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209CEA" w14:textId="77777777" w:rsidR="00051CAB" w:rsidRPr="00937267" w:rsidRDefault="00504DF9" w:rsidP="00156B8F">
      <w:r w:rsidRPr="00937267">
        <w:t>Spis zawartości</w:t>
      </w:r>
    </w:p>
    <w:p w14:paraId="1D308F1F" w14:textId="77777777" w:rsidR="00230714" w:rsidRPr="00937267" w:rsidRDefault="00230714" w:rsidP="00156B8F"/>
    <w:p w14:paraId="6AEF4ED8" w14:textId="77777777" w:rsidR="00230714" w:rsidRPr="00937267" w:rsidRDefault="00230714" w:rsidP="00156B8F"/>
    <w:tbl>
      <w:tblPr>
        <w:tblW w:w="9780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647"/>
        <w:gridCol w:w="2410"/>
        <w:gridCol w:w="567"/>
        <w:gridCol w:w="295"/>
        <w:gridCol w:w="171"/>
        <w:gridCol w:w="124"/>
        <w:gridCol w:w="296"/>
        <w:gridCol w:w="46"/>
        <w:gridCol w:w="249"/>
        <w:gridCol w:w="218"/>
        <w:gridCol w:w="77"/>
        <w:gridCol w:w="296"/>
        <w:gridCol w:w="93"/>
        <w:gridCol w:w="202"/>
        <w:gridCol w:w="264"/>
        <w:gridCol w:w="32"/>
        <w:gridCol w:w="435"/>
        <w:gridCol w:w="466"/>
        <w:gridCol w:w="467"/>
      </w:tblGrid>
      <w:tr w:rsidR="007F30F2" w:rsidRPr="00937267" w14:paraId="0DDC0BFA" w14:textId="77777777" w:rsidTr="008C33EF">
        <w:trPr>
          <w:cantSplit/>
          <w:trHeight w:val="267"/>
          <w:tblHeader/>
        </w:trPr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9B0ADF6" w14:textId="77777777" w:rsidR="007F30F2" w:rsidRPr="00937267" w:rsidRDefault="007F30F2" w:rsidP="00FA0FF2">
            <w:pPr>
              <w:pStyle w:val="Nagwek"/>
            </w:pPr>
            <w:r w:rsidRPr="00937267">
              <w:t>L.p.</w:t>
            </w:r>
          </w:p>
        </w:tc>
        <w:tc>
          <w:tcPr>
            <w:tcW w:w="264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A0EB7C6" w14:textId="77777777" w:rsidR="007F30F2" w:rsidRPr="00937267" w:rsidRDefault="007F30F2" w:rsidP="00FA0FF2">
            <w:pPr>
              <w:pStyle w:val="Nagwek"/>
            </w:pPr>
            <w:r w:rsidRPr="00937267">
              <w:t>Tytuł rysunku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1ACCEB7" w14:textId="77777777" w:rsidR="007F30F2" w:rsidRPr="00937267" w:rsidRDefault="007F30F2" w:rsidP="00FA0FF2">
            <w:pPr>
              <w:pStyle w:val="Nagwek"/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D832DA2" w14:textId="77777777" w:rsidR="007F30F2" w:rsidRPr="00937267" w:rsidRDefault="007F30F2" w:rsidP="00FA0FF2">
            <w:pPr>
              <w:pStyle w:val="Nagwek"/>
            </w:pPr>
          </w:p>
        </w:tc>
        <w:tc>
          <w:tcPr>
            <w:tcW w:w="3731" w:type="dxa"/>
            <w:gridSpan w:val="1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C7A49BC" w14:textId="77777777" w:rsidR="007F30F2" w:rsidRPr="00937267" w:rsidRDefault="007F30F2" w:rsidP="00FA0FF2">
            <w:pPr>
              <w:pStyle w:val="Nagwek"/>
            </w:pPr>
            <w:r w:rsidRPr="00937267">
              <w:t>Data</w:t>
            </w:r>
          </w:p>
          <w:p w14:paraId="7A6B9FBD" w14:textId="77777777" w:rsidR="007F30F2" w:rsidRPr="00937267" w:rsidRDefault="007F30F2" w:rsidP="00FA0FF2">
            <w:pPr>
              <w:pStyle w:val="Nagwek"/>
            </w:pPr>
            <w:r w:rsidRPr="00937267">
              <w:t>edycji</w:t>
            </w:r>
          </w:p>
        </w:tc>
      </w:tr>
      <w:tr w:rsidR="00262361" w:rsidRPr="00937267" w14:paraId="266D386B" w14:textId="77777777" w:rsidTr="008C33EF">
        <w:trPr>
          <w:cantSplit/>
          <w:trHeight w:val="852"/>
          <w:tblHeader/>
        </w:trPr>
        <w:tc>
          <w:tcPr>
            <w:tcW w:w="42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DC4221A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2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85D26B2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textDirection w:val="btLr"/>
            <w:vAlign w:val="center"/>
          </w:tcPr>
          <w:p w14:paraId="28A2600B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textDirection w:val="btLr"/>
            <w:vAlign w:val="center"/>
          </w:tcPr>
          <w:p w14:paraId="784B56B1" w14:textId="3F44103C" w:rsidR="00262361" w:rsidRPr="00937267" w:rsidRDefault="002A13DE" w:rsidP="00110CAC">
            <w:pPr>
              <w:pStyle w:val="Nagwek"/>
              <w:jc w:val="both"/>
            </w:pPr>
            <w:r>
              <w:t>07</w:t>
            </w:r>
            <w:r w:rsidR="003369BB">
              <w:t>.202</w:t>
            </w:r>
            <w:r>
              <w:t>4</w:t>
            </w:r>
          </w:p>
        </w:tc>
        <w:tc>
          <w:tcPr>
            <w:tcW w:w="4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49B630" w14:textId="204E660C" w:rsidR="00262361" w:rsidRPr="00937267" w:rsidRDefault="00262361" w:rsidP="00FA0FF2">
            <w:pPr>
              <w:pStyle w:val="Nagwek"/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DF533D" w14:textId="07714AC7" w:rsidR="00262361" w:rsidRPr="00937267" w:rsidRDefault="00262361" w:rsidP="00FA0FF2">
            <w:pPr>
              <w:pStyle w:val="Nagwek"/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89121F" w14:textId="00C45804" w:rsidR="00262361" w:rsidRPr="00937267" w:rsidRDefault="00262361" w:rsidP="00FA0FF2">
            <w:pPr>
              <w:pStyle w:val="Nagwek"/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88E342" w14:textId="75ACC9BD" w:rsidR="00262361" w:rsidRPr="00937267" w:rsidRDefault="00262361" w:rsidP="00FA0FF2">
            <w:pPr>
              <w:pStyle w:val="Nagwek"/>
            </w:pPr>
          </w:p>
        </w:tc>
        <w:tc>
          <w:tcPr>
            <w:tcW w:w="466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7C835D6C" w14:textId="4B617AB2" w:rsidR="00262361" w:rsidRPr="00937267" w:rsidRDefault="00262361" w:rsidP="00FA0FF2">
            <w:pPr>
              <w:pStyle w:val="Nagwek"/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56A40194" w14:textId="3C3CB2B1" w:rsidR="00262361" w:rsidRPr="00937267" w:rsidRDefault="00262361" w:rsidP="00FA0FF2">
            <w:pPr>
              <w:pStyle w:val="Nagwek"/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DD62A7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4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1EA359" w14:textId="77777777" w:rsidR="00262361" w:rsidRPr="00937267" w:rsidRDefault="00262361" w:rsidP="00FA0FF2">
            <w:pPr>
              <w:pStyle w:val="Nagwek"/>
            </w:pPr>
          </w:p>
        </w:tc>
      </w:tr>
      <w:tr w:rsidR="00262361" w:rsidRPr="00937267" w14:paraId="5BDA4BCB" w14:textId="77777777" w:rsidTr="008C33EF">
        <w:trPr>
          <w:cantSplit/>
          <w:trHeight w:val="214"/>
          <w:tblHeader/>
        </w:trPr>
        <w:tc>
          <w:tcPr>
            <w:tcW w:w="42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71A255B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264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117EEA5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E2B20F0" w14:textId="77777777" w:rsidR="00262361" w:rsidRPr="00937267" w:rsidRDefault="00262361" w:rsidP="00FA0FF2">
            <w:pPr>
              <w:pStyle w:val="Nagwek"/>
            </w:pPr>
            <w:r w:rsidRPr="00937267">
              <w:t>Oznaczenie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79B475D" w14:textId="77777777" w:rsidR="00262361" w:rsidRPr="00937267" w:rsidRDefault="00262361" w:rsidP="00FA0FF2">
            <w:pPr>
              <w:pStyle w:val="Nagwek"/>
            </w:pPr>
            <w:r w:rsidRPr="00937267">
              <w:t>Nr rew.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B31F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46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9D7B4F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9077BD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46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4E792F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8BCCBA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39CE72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B19AD8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8E297D" w14:textId="77777777" w:rsidR="00262361" w:rsidRPr="00937267" w:rsidRDefault="00262361" w:rsidP="00FA0FF2">
            <w:pPr>
              <w:pStyle w:val="Nagwek"/>
            </w:pPr>
          </w:p>
        </w:tc>
      </w:tr>
      <w:tr w:rsidR="00262361" w:rsidRPr="00937267" w14:paraId="25751CCB" w14:textId="77777777" w:rsidTr="008C33EF">
        <w:trPr>
          <w:gridAfter w:val="3"/>
          <w:wAfter w:w="1368" w:type="dxa"/>
          <w:cantSplit/>
          <w:tblHeader/>
        </w:trPr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A8B1A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26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754EA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16123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8442B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83C1843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2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47B98BC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49F2854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2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8DB1C05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2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8CECF2D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0EE9F47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2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D614DE4" w14:textId="77777777" w:rsidR="00262361" w:rsidRPr="00937267" w:rsidRDefault="00262361" w:rsidP="00FA0FF2">
            <w:pPr>
              <w:pStyle w:val="Nagwek"/>
            </w:pPr>
          </w:p>
        </w:tc>
        <w:tc>
          <w:tcPr>
            <w:tcW w:w="2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8F621A2" w14:textId="77777777" w:rsidR="00262361" w:rsidRPr="00937267" w:rsidRDefault="00262361" w:rsidP="00FA0FF2">
            <w:pPr>
              <w:pStyle w:val="Nagwek"/>
            </w:pPr>
          </w:p>
        </w:tc>
      </w:tr>
      <w:tr w:rsidR="00AE42E8" w:rsidRPr="00937267" w14:paraId="662F5907" w14:textId="77777777" w:rsidTr="008C33EF">
        <w:trPr>
          <w:cantSplit/>
          <w:trHeight w:hRule="exact" w:val="454"/>
        </w:trPr>
        <w:tc>
          <w:tcPr>
            <w:tcW w:w="425" w:type="dxa"/>
            <w:tcBorders>
              <w:left w:val="single" w:sz="8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8DE6287" w14:textId="77777777" w:rsidR="00AE42E8" w:rsidRPr="00937267" w:rsidRDefault="00AE42E8" w:rsidP="00AE42E8">
            <w:pPr>
              <w:pStyle w:val="Nagwek"/>
            </w:pPr>
            <w:r w:rsidRPr="00937267">
              <w:t>1.</w:t>
            </w:r>
          </w:p>
        </w:tc>
        <w:tc>
          <w:tcPr>
            <w:tcW w:w="2647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6769329" w14:textId="77777777" w:rsidR="00AE42E8" w:rsidRPr="00937267" w:rsidRDefault="00AE42E8" w:rsidP="00AE42E8">
            <w:pPr>
              <w:jc w:val="left"/>
            </w:pPr>
            <w:r w:rsidRPr="00937267">
              <w:t>S</w:t>
            </w:r>
            <w:r>
              <w:t>trona tytułowa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DF855A0" w14:textId="210B5BFC" w:rsidR="00AE42E8" w:rsidRPr="00DA5549" w:rsidRDefault="00110CAC" w:rsidP="00110CAC">
            <w:r w:rsidRPr="00DA5549">
              <w:t>PT-EL_0.00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AF9AAC6" w14:textId="2BEFDBB6" w:rsidR="00AE42E8" w:rsidRPr="00937267" w:rsidRDefault="0034173D" w:rsidP="00AE42E8">
            <w:pPr>
              <w:pStyle w:val="Nagwek"/>
            </w:pPr>
            <w:r>
              <w:t>0</w:t>
            </w:r>
            <w:r w:rsidR="0019734C">
              <w:t>0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94AFE" w14:textId="77777777" w:rsidR="00AE42E8" w:rsidRPr="00937267" w:rsidRDefault="00AE42E8" w:rsidP="00AE42E8">
            <w:pPr>
              <w:pStyle w:val="Nagwek"/>
            </w:pPr>
          </w:p>
        </w:tc>
        <w:tc>
          <w:tcPr>
            <w:tcW w:w="4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EBCAE" w14:textId="77777777" w:rsidR="00AE42E8" w:rsidRPr="00937267" w:rsidRDefault="00AE42E8" w:rsidP="00AE42E8">
            <w:pPr>
              <w:pStyle w:val="Nagwek"/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920D9" w14:textId="77777777" w:rsidR="00AE42E8" w:rsidRPr="00937267" w:rsidRDefault="00AE42E8" w:rsidP="00AE42E8">
            <w:pPr>
              <w:pStyle w:val="Nagwek"/>
            </w:pPr>
          </w:p>
        </w:tc>
        <w:tc>
          <w:tcPr>
            <w:tcW w:w="4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E032A" w14:textId="77777777" w:rsidR="00AE42E8" w:rsidRPr="00937267" w:rsidRDefault="00AE42E8" w:rsidP="00AE42E8">
            <w:pPr>
              <w:pStyle w:val="Nagwek"/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7FC5666" w14:textId="77777777" w:rsidR="00AE42E8" w:rsidRPr="00937267" w:rsidRDefault="00AE42E8" w:rsidP="00AE42E8">
            <w:pPr>
              <w:pStyle w:val="Nagwek"/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68B4F83" w14:textId="77777777" w:rsidR="00AE42E8" w:rsidRPr="00937267" w:rsidRDefault="00AE42E8" w:rsidP="00AE42E8">
            <w:pPr>
              <w:pStyle w:val="Nagwek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620DF" w14:textId="77777777" w:rsidR="00AE42E8" w:rsidRPr="00937267" w:rsidRDefault="00AE42E8" w:rsidP="00AE42E8">
            <w:pPr>
              <w:pStyle w:val="Nagwek"/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D7BB0A" w14:textId="77777777" w:rsidR="00AE42E8" w:rsidRPr="00937267" w:rsidRDefault="00AE42E8" w:rsidP="00AE42E8">
            <w:pPr>
              <w:pStyle w:val="Nagwek"/>
            </w:pPr>
          </w:p>
        </w:tc>
      </w:tr>
      <w:tr w:rsidR="00AE42E8" w:rsidRPr="00937267" w14:paraId="60CB24F0" w14:textId="77777777" w:rsidTr="008C33EF">
        <w:trPr>
          <w:cantSplit/>
          <w:trHeight w:hRule="exact" w:val="454"/>
        </w:trPr>
        <w:tc>
          <w:tcPr>
            <w:tcW w:w="425" w:type="dxa"/>
            <w:tcBorders>
              <w:left w:val="single" w:sz="8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1775F0C" w14:textId="77777777" w:rsidR="00AE42E8" w:rsidRPr="00937267" w:rsidRDefault="00AE42E8" w:rsidP="00AE42E8">
            <w:pPr>
              <w:pStyle w:val="Nagwek"/>
            </w:pPr>
            <w:r>
              <w:t>2</w:t>
            </w:r>
            <w:r w:rsidRPr="00937267">
              <w:t>.</w:t>
            </w:r>
          </w:p>
        </w:tc>
        <w:tc>
          <w:tcPr>
            <w:tcW w:w="2647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B8632B8" w14:textId="77777777" w:rsidR="00AE42E8" w:rsidRPr="00937267" w:rsidRDefault="00AE42E8" w:rsidP="00AE42E8">
            <w:pPr>
              <w:jc w:val="left"/>
            </w:pPr>
            <w:r w:rsidRPr="00937267">
              <w:t>Spis zawartości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6546AC7" w14:textId="4BD48E90" w:rsidR="00AE42E8" w:rsidRPr="00EA70F7" w:rsidRDefault="00110CAC" w:rsidP="00B62558">
            <w:pPr>
              <w:rPr>
                <w:lang w:val="en-US"/>
              </w:rPr>
            </w:pPr>
            <w:r w:rsidRPr="00DA5549">
              <w:t>P</w:t>
            </w:r>
            <w:r>
              <w:rPr>
                <w:lang w:val="en-US"/>
              </w:rPr>
              <w:t>T-EL_0.01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F911507" w14:textId="4524E118" w:rsidR="00AE42E8" w:rsidRPr="00937267" w:rsidRDefault="0034173D" w:rsidP="00AE42E8">
            <w:pPr>
              <w:pStyle w:val="Nagwek"/>
            </w:pPr>
            <w:r>
              <w:t>00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AB59" w14:textId="456E9F32" w:rsidR="00AE42E8" w:rsidRPr="00937267" w:rsidRDefault="00AE42E8" w:rsidP="00AE42E8">
            <w:pPr>
              <w:pStyle w:val="Nagwek"/>
            </w:pPr>
          </w:p>
        </w:tc>
        <w:tc>
          <w:tcPr>
            <w:tcW w:w="4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1A4E45" w14:textId="38DB057F" w:rsidR="00AE42E8" w:rsidRPr="00937267" w:rsidRDefault="00AE42E8" w:rsidP="00AE42E8">
            <w:pPr>
              <w:pStyle w:val="Nagwek"/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99E35" w14:textId="77777777" w:rsidR="00AE42E8" w:rsidRPr="00937267" w:rsidRDefault="00AE42E8" w:rsidP="00AE42E8">
            <w:pPr>
              <w:pStyle w:val="Nagwek"/>
            </w:pPr>
          </w:p>
        </w:tc>
        <w:tc>
          <w:tcPr>
            <w:tcW w:w="4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73BBB" w14:textId="6B18FE27" w:rsidR="00AE42E8" w:rsidRPr="00937267" w:rsidRDefault="00AE42E8" w:rsidP="00AE42E8">
            <w:pPr>
              <w:pStyle w:val="Nagwek"/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73B6508" w14:textId="7854DFC2" w:rsidR="00AE42E8" w:rsidRPr="00937267" w:rsidRDefault="00AE42E8" w:rsidP="00AE42E8">
            <w:pPr>
              <w:pStyle w:val="Nagwek"/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C9F8D32" w14:textId="66D9B97D" w:rsidR="00AE42E8" w:rsidRPr="00937267" w:rsidRDefault="00AE42E8" w:rsidP="00AE42E8">
            <w:pPr>
              <w:pStyle w:val="Nagwek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86DDC" w14:textId="77777777" w:rsidR="00AE42E8" w:rsidRPr="00937267" w:rsidRDefault="00AE42E8" w:rsidP="00AE42E8">
            <w:pPr>
              <w:pStyle w:val="Nagwek"/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9B81B0" w14:textId="77777777" w:rsidR="00AE42E8" w:rsidRPr="00937267" w:rsidRDefault="00AE42E8" w:rsidP="00AE42E8">
            <w:pPr>
              <w:pStyle w:val="Nagwek"/>
            </w:pPr>
          </w:p>
        </w:tc>
      </w:tr>
      <w:tr w:rsidR="00AE42E8" w:rsidRPr="00937267" w14:paraId="79C79150" w14:textId="77777777" w:rsidTr="008C33EF">
        <w:trPr>
          <w:cantSplit/>
          <w:trHeight w:hRule="exact" w:val="454"/>
        </w:trPr>
        <w:tc>
          <w:tcPr>
            <w:tcW w:w="425" w:type="dxa"/>
            <w:tcBorders>
              <w:left w:val="single" w:sz="8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C54E985" w14:textId="77777777" w:rsidR="00AE42E8" w:rsidRPr="00937267" w:rsidRDefault="00AE42E8" w:rsidP="00AE42E8">
            <w:pPr>
              <w:pStyle w:val="Nagwek"/>
            </w:pPr>
            <w:r>
              <w:t>3</w:t>
            </w:r>
            <w:r w:rsidRPr="00937267">
              <w:t>.</w:t>
            </w:r>
          </w:p>
        </w:tc>
        <w:tc>
          <w:tcPr>
            <w:tcW w:w="2647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08F8775" w14:textId="77777777" w:rsidR="00AE42E8" w:rsidRPr="00937267" w:rsidRDefault="00AE42E8" w:rsidP="00AE42E8">
            <w:pPr>
              <w:jc w:val="left"/>
            </w:pPr>
            <w:r w:rsidRPr="00937267">
              <w:t>Opis techniczny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D4C5BF5" w14:textId="346E171C" w:rsidR="00AE42E8" w:rsidRPr="00EA70F7" w:rsidRDefault="00110CAC" w:rsidP="00110CAC">
            <w:pPr>
              <w:rPr>
                <w:lang w:val="en-US"/>
              </w:rPr>
            </w:pPr>
            <w:r>
              <w:rPr>
                <w:lang w:val="en-US"/>
              </w:rPr>
              <w:t>PT-EL_0.02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570B8A5" w14:textId="469D35A7" w:rsidR="00AE42E8" w:rsidRPr="00937267" w:rsidRDefault="0034173D" w:rsidP="00AE42E8">
            <w:pPr>
              <w:pStyle w:val="Nagwek"/>
            </w:pPr>
            <w:r>
              <w:t>00</w:t>
            </w: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8687B" w14:textId="77777777" w:rsidR="00AE42E8" w:rsidRPr="00937267" w:rsidRDefault="00AE42E8" w:rsidP="00AE42E8">
            <w:pPr>
              <w:pStyle w:val="Nagwek"/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D2F04" w14:textId="3FDE14A2" w:rsidR="00AE42E8" w:rsidRPr="00937267" w:rsidRDefault="00AE42E8" w:rsidP="00AE42E8">
            <w:pPr>
              <w:pStyle w:val="Nagwek"/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1A1DF" w14:textId="77777777" w:rsidR="00AE42E8" w:rsidRPr="00937267" w:rsidRDefault="00AE42E8" w:rsidP="00AE42E8">
            <w:pPr>
              <w:pStyle w:val="Nagwek"/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B8D67" w14:textId="77777777" w:rsidR="00AE42E8" w:rsidRPr="00937267" w:rsidRDefault="00AE42E8" w:rsidP="00AE42E8">
            <w:pPr>
              <w:pStyle w:val="Nagwek"/>
            </w:pP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EDC7465" w14:textId="77777777" w:rsidR="00AE42E8" w:rsidRPr="00937267" w:rsidRDefault="00AE42E8" w:rsidP="00AE42E8">
            <w:pPr>
              <w:pStyle w:val="Nagwek"/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A6A2793" w14:textId="77777777" w:rsidR="00AE42E8" w:rsidRPr="00937267" w:rsidRDefault="00AE42E8" w:rsidP="00AE42E8">
            <w:pPr>
              <w:pStyle w:val="Nagwek"/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D06EC" w14:textId="77777777" w:rsidR="00AE42E8" w:rsidRPr="00937267" w:rsidRDefault="00AE42E8" w:rsidP="00AE42E8">
            <w:pPr>
              <w:pStyle w:val="Nagwek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F6160" w14:textId="77777777" w:rsidR="00AE42E8" w:rsidRPr="00937267" w:rsidRDefault="00AE42E8" w:rsidP="00AE42E8">
            <w:pPr>
              <w:pStyle w:val="Nagwek"/>
            </w:pPr>
          </w:p>
        </w:tc>
      </w:tr>
      <w:tr w:rsidR="00021F96" w:rsidRPr="00937267" w14:paraId="2458205D" w14:textId="77777777" w:rsidTr="008C33EF">
        <w:trPr>
          <w:cantSplit/>
          <w:trHeight w:hRule="exact" w:val="454"/>
        </w:trPr>
        <w:tc>
          <w:tcPr>
            <w:tcW w:w="425" w:type="dxa"/>
            <w:tcBorders>
              <w:left w:val="single" w:sz="8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81EAA69" w14:textId="3158112E" w:rsidR="00021F96" w:rsidRPr="00937267" w:rsidRDefault="002A13DE" w:rsidP="00AE42E8">
            <w:pPr>
              <w:pStyle w:val="Nagwek"/>
            </w:pPr>
            <w:r>
              <w:t>4</w:t>
            </w:r>
            <w:r w:rsidR="00021F96" w:rsidRPr="00937267">
              <w:t>.</w:t>
            </w:r>
          </w:p>
        </w:tc>
        <w:tc>
          <w:tcPr>
            <w:tcW w:w="2647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B7C8431" w14:textId="559B5D3F" w:rsidR="00021F96" w:rsidRPr="00937267" w:rsidRDefault="00021F96" w:rsidP="00110CAC">
            <w:pPr>
              <w:jc w:val="left"/>
            </w:pPr>
            <w:r w:rsidRPr="0019734C">
              <w:t xml:space="preserve">Schemat </w:t>
            </w:r>
            <w:r w:rsidR="00110CAC">
              <w:t>ideowy zasilania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2E823FF" w14:textId="7E795D1E" w:rsidR="00021F96" w:rsidRPr="00EA70F7" w:rsidRDefault="00110CAC" w:rsidP="00110CAC">
            <w:pPr>
              <w:rPr>
                <w:lang w:val="en-US"/>
              </w:rPr>
            </w:pPr>
            <w:r>
              <w:rPr>
                <w:lang w:val="en-US"/>
              </w:rPr>
              <w:t>PT-EL_1.01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EB99919" w14:textId="23450ED1" w:rsidR="00021F96" w:rsidRPr="00937267" w:rsidRDefault="00021F96" w:rsidP="00AE42E8">
            <w:pPr>
              <w:pStyle w:val="Nagwek"/>
            </w:pPr>
            <w:r>
              <w:t>00</w:t>
            </w: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150C" w14:textId="3A363285" w:rsidR="00021F96" w:rsidRPr="00937267" w:rsidRDefault="00021F96" w:rsidP="00AE42E8">
            <w:pPr>
              <w:pStyle w:val="Nagwek"/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B4A59" w14:textId="028554F5" w:rsidR="00021F96" w:rsidRPr="00937267" w:rsidRDefault="00021F96" w:rsidP="00AE42E8">
            <w:pPr>
              <w:pStyle w:val="Nagwek"/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FFBC5" w14:textId="77777777" w:rsidR="00021F96" w:rsidRPr="00937267" w:rsidRDefault="00021F96" w:rsidP="00AE42E8">
            <w:pPr>
              <w:pStyle w:val="Nagwek"/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A7A53" w14:textId="45CA7207" w:rsidR="00021F96" w:rsidRPr="00937267" w:rsidRDefault="00021F96" w:rsidP="00AE42E8">
            <w:pPr>
              <w:pStyle w:val="Nagwek"/>
            </w:pP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203A01D" w14:textId="7D6CE2D0" w:rsidR="00021F96" w:rsidRPr="00937267" w:rsidRDefault="00021F96" w:rsidP="00AE42E8">
            <w:pPr>
              <w:pStyle w:val="Nagwek"/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02249D5" w14:textId="77777777" w:rsidR="00021F96" w:rsidRPr="00937267" w:rsidRDefault="00021F96" w:rsidP="00AE42E8">
            <w:pPr>
              <w:pStyle w:val="Nagwek"/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74D4A" w14:textId="77777777" w:rsidR="00021F96" w:rsidRPr="00937267" w:rsidRDefault="00021F96" w:rsidP="00AE42E8">
            <w:pPr>
              <w:pStyle w:val="Nagwek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CF2B6" w14:textId="77777777" w:rsidR="00021F96" w:rsidRPr="00937267" w:rsidRDefault="00021F96" w:rsidP="00AE42E8">
            <w:pPr>
              <w:pStyle w:val="Nagwek"/>
            </w:pPr>
          </w:p>
        </w:tc>
      </w:tr>
      <w:tr w:rsidR="00880ECB" w:rsidRPr="00937267" w14:paraId="749873B7" w14:textId="77777777" w:rsidTr="002A13DE">
        <w:trPr>
          <w:cantSplit/>
          <w:trHeight w:hRule="exact" w:val="558"/>
        </w:trPr>
        <w:tc>
          <w:tcPr>
            <w:tcW w:w="425" w:type="dxa"/>
            <w:tcBorders>
              <w:left w:val="single" w:sz="8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4EFA8DC" w14:textId="4EBBEE58" w:rsidR="00880ECB" w:rsidRDefault="002A13DE" w:rsidP="00880ECB">
            <w:pPr>
              <w:pStyle w:val="Nagwek"/>
            </w:pPr>
            <w:r>
              <w:t>5</w:t>
            </w:r>
            <w:r w:rsidR="00880ECB">
              <w:t>.</w:t>
            </w:r>
          </w:p>
        </w:tc>
        <w:tc>
          <w:tcPr>
            <w:tcW w:w="2647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92DEF7E" w14:textId="7877B0E5" w:rsidR="00880ECB" w:rsidRDefault="00A626AE" w:rsidP="00880ECB">
            <w:pPr>
              <w:jc w:val="left"/>
            </w:pPr>
            <w:r>
              <w:t>Schemat instalacji SSP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2497A15" w14:textId="10F640D6" w:rsidR="00880ECB" w:rsidRPr="0019734C" w:rsidRDefault="00AC7065" w:rsidP="00AC7065">
            <w:pPr>
              <w:rPr>
                <w:lang w:val="en-US"/>
              </w:rPr>
            </w:pPr>
            <w:r>
              <w:rPr>
                <w:lang w:val="en-US"/>
              </w:rPr>
              <w:t>PT-EL_</w:t>
            </w:r>
            <w:r w:rsidR="002A13DE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  <w:r w:rsidR="002A13DE">
              <w:rPr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7DD5225" w14:textId="2D0DBA3E" w:rsidR="00880ECB" w:rsidRDefault="00880ECB" w:rsidP="00880ECB">
            <w:pPr>
              <w:pStyle w:val="Nagwek"/>
            </w:pPr>
            <w:r>
              <w:t>00</w:t>
            </w: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191A" w14:textId="56E6CAF1" w:rsidR="00880ECB" w:rsidRPr="00937267" w:rsidRDefault="00880ECB" w:rsidP="00880ECB">
            <w:pPr>
              <w:pStyle w:val="Nagwek"/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0D51C" w14:textId="77777777" w:rsidR="00880ECB" w:rsidRPr="00937267" w:rsidRDefault="00880ECB" w:rsidP="00880ECB">
            <w:pPr>
              <w:pStyle w:val="Nagwek"/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C64C5" w14:textId="77777777" w:rsidR="00880ECB" w:rsidRPr="00937267" w:rsidRDefault="00880ECB" w:rsidP="00880ECB">
            <w:pPr>
              <w:pStyle w:val="Nagwek"/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2ABFD" w14:textId="77777777" w:rsidR="00880ECB" w:rsidRPr="00937267" w:rsidRDefault="00880ECB" w:rsidP="00880ECB">
            <w:pPr>
              <w:pStyle w:val="Nagwek"/>
            </w:pP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03CDB43" w14:textId="77777777" w:rsidR="00880ECB" w:rsidRPr="00937267" w:rsidRDefault="00880ECB" w:rsidP="00880ECB">
            <w:pPr>
              <w:pStyle w:val="Nagwek"/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9B43E5B" w14:textId="77777777" w:rsidR="00880ECB" w:rsidRPr="00937267" w:rsidRDefault="00880ECB" w:rsidP="00880ECB">
            <w:pPr>
              <w:pStyle w:val="Nagwek"/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8F88F" w14:textId="77777777" w:rsidR="00880ECB" w:rsidRPr="00937267" w:rsidRDefault="00880ECB" w:rsidP="00880ECB">
            <w:pPr>
              <w:pStyle w:val="Nagwek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46377" w14:textId="77777777" w:rsidR="00880ECB" w:rsidRPr="00937267" w:rsidRDefault="00880ECB" w:rsidP="00880ECB">
            <w:pPr>
              <w:pStyle w:val="Nagwek"/>
            </w:pPr>
          </w:p>
        </w:tc>
      </w:tr>
      <w:tr w:rsidR="00880ECB" w:rsidRPr="00937267" w14:paraId="1E269CD3" w14:textId="77777777" w:rsidTr="002A13DE">
        <w:trPr>
          <w:cantSplit/>
          <w:trHeight w:hRule="exact" w:val="514"/>
        </w:trPr>
        <w:tc>
          <w:tcPr>
            <w:tcW w:w="425" w:type="dxa"/>
            <w:tcBorders>
              <w:left w:val="single" w:sz="8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48ECECF" w14:textId="76CD10BE" w:rsidR="00880ECB" w:rsidRDefault="002A13DE" w:rsidP="00880ECB">
            <w:pPr>
              <w:pStyle w:val="Nagwek"/>
            </w:pPr>
            <w:r>
              <w:t>6</w:t>
            </w:r>
            <w:r w:rsidR="0052165E">
              <w:t>.</w:t>
            </w:r>
          </w:p>
        </w:tc>
        <w:tc>
          <w:tcPr>
            <w:tcW w:w="2647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5A0BACF" w14:textId="3D1662BF" w:rsidR="00880ECB" w:rsidRDefault="00A626AE" w:rsidP="00C00AEB">
            <w:pPr>
              <w:jc w:val="left"/>
            </w:pPr>
            <w:r>
              <w:t>Schemat instalacji oddymiania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22B6858" w14:textId="52220BD0" w:rsidR="00880ECB" w:rsidRPr="0019734C" w:rsidRDefault="003A5AB0" w:rsidP="003A5AB0">
            <w:pPr>
              <w:rPr>
                <w:lang w:val="en-US"/>
              </w:rPr>
            </w:pPr>
            <w:r>
              <w:rPr>
                <w:lang w:val="en-US"/>
              </w:rPr>
              <w:t>PT-EL_</w:t>
            </w:r>
            <w:r w:rsidR="002A13DE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  <w:r w:rsidR="002A13DE">
              <w:rPr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64EED4F" w14:textId="6A55D38E" w:rsidR="00880ECB" w:rsidRDefault="00880ECB" w:rsidP="00880ECB">
            <w:pPr>
              <w:pStyle w:val="Nagwek"/>
            </w:pPr>
            <w:r>
              <w:t>00</w:t>
            </w: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B490" w14:textId="6F045E55" w:rsidR="00880ECB" w:rsidRPr="00937267" w:rsidRDefault="00880ECB" w:rsidP="00880ECB">
            <w:pPr>
              <w:pStyle w:val="Nagwek"/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5A905" w14:textId="77777777" w:rsidR="00880ECB" w:rsidRPr="00937267" w:rsidRDefault="00880ECB" w:rsidP="00880ECB">
            <w:pPr>
              <w:pStyle w:val="Nagwek"/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1DAD7" w14:textId="77777777" w:rsidR="00880ECB" w:rsidRPr="00937267" w:rsidRDefault="00880ECB" w:rsidP="00880ECB">
            <w:pPr>
              <w:pStyle w:val="Nagwek"/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54286" w14:textId="77777777" w:rsidR="00880ECB" w:rsidRPr="00937267" w:rsidRDefault="00880ECB" w:rsidP="00880ECB">
            <w:pPr>
              <w:pStyle w:val="Nagwek"/>
            </w:pP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7F5CF0C" w14:textId="77777777" w:rsidR="00880ECB" w:rsidRPr="00937267" w:rsidRDefault="00880ECB" w:rsidP="00880ECB">
            <w:pPr>
              <w:pStyle w:val="Nagwek"/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C14B3F5" w14:textId="77777777" w:rsidR="00880ECB" w:rsidRPr="00937267" w:rsidRDefault="00880ECB" w:rsidP="00880ECB">
            <w:pPr>
              <w:pStyle w:val="Nagwek"/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8AB79" w14:textId="77777777" w:rsidR="00880ECB" w:rsidRPr="00937267" w:rsidRDefault="00880ECB" w:rsidP="00880ECB">
            <w:pPr>
              <w:pStyle w:val="Nagwek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72941" w14:textId="77777777" w:rsidR="00880ECB" w:rsidRPr="00937267" w:rsidRDefault="00880ECB" w:rsidP="00880ECB">
            <w:pPr>
              <w:pStyle w:val="Nagwek"/>
            </w:pPr>
          </w:p>
        </w:tc>
      </w:tr>
      <w:tr w:rsidR="003A5AB0" w:rsidRPr="00937267" w14:paraId="640A46B8" w14:textId="77777777" w:rsidTr="002A13DE">
        <w:trPr>
          <w:cantSplit/>
          <w:trHeight w:hRule="exact" w:val="526"/>
        </w:trPr>
        <w:tc>
          <w:tcPr>
            <w:tcW w:w="425" w:type="dxa"/>
            <w:tcBorders>
              <w:left w:val="single" w:sz="8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0D9C24C" w14:textId="3BF11333" w:rsidR="003A5AB0" w:rsidRDefault="002A13DE" w:rsidP="00880ECB">
            <w:pPr>
              <w:pStyle w:val="Nagwek"/>
            </w:pPr>
            <w:r>
              <w:t>7</w:t>
            </w:r>
            <w:r w:rsidR="0052165E">
              <w:t>.</w:t>
            </w:r>
          </w:p>
        </w:tc>
        <w:tc>
          <w:tcPr>
            <w:tcW w:w="2647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CFF97FB" w14:textId="772B8100" w:rsidR="003A5AB0" w:rsidRPr="0019734C" w:rsidRDefault="00A626AE" w:rsidP="008654B1">
            <w:pPr>
              <w:jc w:val="left"/>
            </w:pPr>
            <w:r>
              <w:t xml:space="preserve">Schemat instalacji IT, CCTV oraz </w:t>
            </w:r>
            <w:proofErr w:type="spellStart"/>
            <w:r>
              <w:t>SSWiN</w:t>
            </w:r>
            <w:proofErr w:type="spellEnd"/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4763EC4" w14:textId="7F2BFBA2" w:rsidR="003A5AB0" w:rsidRPr="0019734C" w:rsidRDefault="008654B1" w:rsidP="008654B1">
            <w:pPr>
              <w:rPr>
                <w:lang w:val="en-US"/>
              </w:rPr>
            </w:pPr>
            <w:r>
              <w:rPr>
                <w:lang w:val="en-US"/>
              </w:rPr>
              <w:t>PT-EL_</w:t>
            </w:r>
            <w:r w:rsidR="002A13DE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  <w:r w:rsidR="002A13DE">
              <w:rPr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752C318" w14:textId="5E206AB4" w:rsidR="003A5AB0" w:rsidRDefault="008654B1" w:rsidP="00880ECB">
            <w:pPr>
              <w:pStyle w:val="Nagwek"/>
            </w:pPr>
            <w:r>
              <w:t>00</w:t>
            </w: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13B0" w14:textId="77777777" w:rsidR="003A5AB0" w:rsidRPr="00937267" w:rsidRDefault="003A5AB0" w:rsidP="00880ECB">
            <w:pPr>
              <w:pStyle w:val="Nagwek"/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7019C" w14:textId="77777777" w:rsidR="003A5AB0" w:rsidRPr="00937267" w:rsidRDefault="003A5AB0" w:rsidP="00880ECB">
            <w:pPr>
              <w:pStyle w:val="Nagwek"/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579C4" w14:textId="77777777" w:rsidR="003A5AB0" w:rsidRPr="00937267" w:rsidRDefault="003A5AB0" w:rsidP="00880ECB">
            <w:pPr>
              <w:pStyle w:val="Nagwek"/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D219B" w14:textId="77777777" w:rsidR="003A5AB0" w:rsidRPr="00937267" w:rsidRDefault="003A5AB0" w:rsidP="00880ECB">
            <w:pPr>
              <w:pStyle w:val="Nagwek"/>
            </w:pP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34F0323" w14:textId="77777777" w:rsidR="003A5AB0" w:rsidRPr="00937267" w:rsidRDefault="003A5AB0" w:rsidP="00880ECB">
            <w:pPr>
              <w:pStyle w:val="Nagwek"/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93828AA" w14:textId="77777777" w:rsidR="003A5AB0" w:rsidRPr="00937267" w:rsidRDefault="003A5AB0" w:rsidP="00880ECB">
            <w:pPr>
              <w:pStyle w:val="Nagwek"/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CB829" w14:textId="77777777" w:rsidR="003A5AB0" w:rsidRPr="00937267" w:rsidRDefault="003A5AB0" w:rsidP="00880ECB">
            <w:pPr>
              <w:pStyle w:val="Nagwek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1AB6D" w14:textId="77777777" w:rsidR="003A5AB0" w:rsidRPr="00937267" w:rsidRDefault="003A5AB0" w:rsidP="00880ECB">
            <w:pPr>
              <w:pStyle w:val="Nagwek"/>
            </w:pPr>
          </w:p>
        </w:tc>
      </w:tr>
      <w:tr w:rsidR="00CE5E50" w:rsidRPr="00363C50" w14:paraId="61C34C36" w14:textId="77777777" w:rsidTr="008C33EF">
        <w:trPr>
          <w:cantSplit/>
          <w:trHeight w:hRule="exact" w:val="454"/>
        </w:trPr>
        <w:tc>
          <w:tcPr>
            <w:tcW w:w="425" w:type="dxa"/>
            <w:tcBorders>
              <w:left w:val="single" w:sz="8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ECB5A11" w14:textId="2A7A56E8" w:rsidR="00CE5E50" w:rsidRPr="00937267" w:rsidRDefault="0052165E" w:rsidP="00880ECB">
            <w:pPr>
              <w:pStyle w:val="Nagwek"/>
            </w:pPr>
            <w:r>
              <w:t>8.</w:t>
            </w:r>
          </w:p>
        </w:tc>
        <w:tc>
          <w:tcPr>
            <w:tcW w:w="2647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3E9DDE3" w14:textId="35418327" w:rsidR="00CE5E50" w:rsidRPr="00937267" w:rsidRDefault="00CE5E50" w:rsidP="005763F8">
            <w:pPr>
              <w:jc w:val="left"/>
            </w:pPr>
            <w:r w:rsidRPr="004E1264">
              <w:t xml:space="preserve">Plan instalacji </w:t>
            </w:r>
            <w:r w:rsidR="005763F8">
              <w:t>oświetlenia</w:t>
            </w:r>
            <w:r w:rsidR="0052165E">
              <w:br/>
              <w:t>Poziom 0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DF1F148" w14:textId="782D5381" w:rsidR="00CE5E50" w:rsidRPr="0019734C" w:rsidRDefault="005763F8" w:rsidP="00880ECB">
            <w:r>
              <w:rPr>
                <w:lang w:val="en-US"/>
              </w:rPr>
              <w:t>PT-EL_</w:t>
            </w:r>
            <w:r w:rsidR="002A13DE">
              <w:rPr>
                <w:lang w:val="en-US"/>
              </w:rPr>
              <w:t>2.</w:t>
            </w:r>
            <w:r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5C22A41" w14:textId="3B298716" w:rsidR="00CE5E50" w:rsidRPr="00363C50" w:rsidRDefault="00CE5E50" w:rsidP="00880ECB">
            <w:pPr>
              <w:pStyle w:val="Nagwek"/>
              <w:rPr>
                <w:lang w:val="en-US"/>
              </w:rPr>
            </w:pPr>
            <w:r>
              <w:rPr>
                <w:lang w:val="en-US"/>
              </w:rPr>
              <w:t>00</w:t>
            </w: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C3F4" w14:textId="4A00DD2C" w:rsidR="00CE5E50" w:rsidRPr="00363C50" w:rsidRDefault="00CE5E50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90DED" w14:textId="77777777" w:rsidR="00CE5E50" w:rsidRPr="00363C50" w:rsidRDefault="00CE5E50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83655" w14:textId="77777777" w:rsidR="00CE5E50" w:rsidRPr="00363C50" w:rsidRDefault="00CE5E50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930D3" w14:textId="77777777" w:rsidR="00CE5E50" w:rsidRPr="00363C50" w:rsidRDefault="00CE5E50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682CF3D" w14:textId="77777777" w:rsidR="00CE5E50" w:rsidRPr="00363C50" w:rsidRDefault="00CE5E50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3554707" w14:textId="77777777" w:rsidR="00CE5E50" w:rsidRPr="00363C50" w:rsidRDefault="00CE5E50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2B8A7" w14:textId="77777777" w:rsidR="00CE5E50" w:rsidRPr="00363C50" w:rsidRDefault="00CE5E50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2A1BA" w14:textId="77777777" w:rsidR="00CE5E50" w:rsidRPr="00363C50" w:rsidRDefault="00CE5E50" w:rsidP="00880ECB">
            <w:pPr>
              <w:pStyle w:val="Nagwek"/>
              <w:rPr>
                <w:lang w:val="en-US"/>
              </w:rPr>
            </w:pPr>
          </w:p>
        </w:tc>
      </w:tr>
      <w:tr w:rsidR="00CE5E50" w:rsidRPr="00363C50" w14:paraId="4E96A741" w14:textId="77777777" w:rsidTr="008C33EF">
        <w:trPr>
          <w:cantSplit/>
          <w:trHeight w:hRule="exact" w:val="454"/>
        </w:trPr>
        <w:tc>
          <w:tcPr>
            <w:tcW w:w="425" w:type="dxa"/>
            <w:tcBorders>
              <w:left w:val="single" w:sz="8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D4F0215" w14:textId="41B42F4D" w:rsidR="00CE5E50" w:rsidRPr="00937267" w:rsidRDefault="002A13DE" w:rsidP="00880ECB">
            <w:pPr>
              <w:pStyle w:val="Nagwek"/>
            </w:pPr>
            <w:r>
              <w:t>9</w:t>
            </w:r>
            <w:r w:rsidR="0052165E">
              <w:t>.</w:t>
            </w:r>
          </w:p>
        </w:tc>
        <w:tc>
          <w:tcPr>
            <w:tcW w:w="2647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9429259" w14:textId="77777777" w:rsidR="00CE5E50" w:rsidRDefault="005763F8" w:rsidP="00880ECB">
            <w:pPr>
              <w:jc w:val="left"/>
            </w:pPr>
            <w:r>
              <w:t>Plan instalacji siły</w:t>
            </w:r>
          </w:p>
          <w:p w14:paraId="0B0FDB30" w14:textId="65164077" w:rsidR="0052165E" w:rsidRPr="00937267" w:rsidRDefault="0052165E" w:rsidP="00880ECB">
            <w:pPr>
              <w:jc w:val="left"/>
            </w:pPr>
            <w:r>
              <w:t xml:space="preserve">Poziom </w:t>
            </w:r>
            <w:r w:rsidR="00A626AE">
              <w:t>-1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A588824" w14:textId="7232E514" w:rsidR="00CE5E50" w:rsidRPr="00363C50" w:rsidRDefault="005763F8" w:rsidP="00880ECB">
            <w:pPr>
              <w:rPr>
                <w:lang w:val="en-US"/>
              </w:rPr>
            </w:pPr>
            <w:r>
              <w:rPr>
                <w:lang w:val="en-US"/>
              </w:rPr>
              <w:t>PT-EL_</w:t>
            </w:r>
            <w:r w:rsidR="002A13DE">
              <w:rPr>
                <w:lang w:val="en-US"/>
              </w:rPr>
              <w:t>3</w:t>
            </w:r>
            <w:r>
              <w:rPr>
                <w:lang w:val="en-US"/>
              </w:rPr>
              <w:t>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16BC6C3" w14:textId="6C056DA8" w:rsidR="00CE5E50" w:rsidRPr="00363C50" w:rsidRDefault="00CE5E50" w:rsidP="00880ECB">
            <w:pPr>
              <w:pStyle w:val="Nagwek"/>
              <w:rPr>
                <w:lang w:val="en-US"/>
              </w:rPr>
            </w:pPr>
            <w:r>
              <w:rPr>
                <w:lang w:val="en-US"/>
              </w:rPr>
              <w:t>00</w:t>
            </w: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0015" w14:textId="77777777" w:rsidR="00CE5E50" w:rsidRPr="00363C50" w:rsidRDefault="00CE5E50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0E5EB" w14:textId="5F87797C" w:rsidR="00CE5E50" w:rsidRPr="00363C50" w:rsidRDefault="00CE5E50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13C5D" w14:textId="77777777" w:rsidR="00CE5E50" w:rsidRPr="00363C50" w:rsidRDefault="00CE5E50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5AD61" w14:textId="1D3A4576" w:rsidR="00CE5E50" w:rsidRPr="00363C50" w:rsidRDefault="00CE5E50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D1923CC" w14:textId="77777777" w:rsidR="00CE5E50" w:rsidRPr="00363C50" w:rsidRDefault="00CE5E50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87F46D7" w14:textId="77777777" w:rsidR="00CE5E50" w:rsidRPr="00363C50" w:rsidRDefault="00CE5E50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D7827" w14:textId="77777777" w:rsidR="00CE5E50" w:rsidRPr="00363C50" w:rsidRDefault="00CE5E50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74609" w14:textId="77777777" w:rsidR="00CE5E50" w:rsidRPr="00363C50" w:rsidRDefault="00CE5E50" w:rsidP="00880ECB">
            <w:pPr>
              <w:pStyle w:val="Nagwek"/>
              <w:rPr>
                <w:lang w:val="en-US"/>
              </w:rPr>
            </w:pPr>
          </w:p>
        </w:tc>
      </w:tr>
      <w:tr w:rsidR="0052165E" w:rsidRPr="00363C50" w14:paraId="2B2EC235" w14:textId="77777777" w:rsidTr="008C33EF">
        <w:trPr>
          <w:cantSplit/>
          <w:trHeight w:hRule="exact" w:val="454"/>
        </w:trPr>
        <w:tc>
          <w:tcPr>
            <w:tcW w:w="425" w:type="dxa"/>
            <w:tcBorders>
              <w:left w:val="single" w:sz="8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18BF6A2" w14:textId="417121F5" w:rsidR="0052165E" w:rsidRDefault="002A13DE" w:rsidP="00880ECB">
            <w:pPr>
              <w:pStyle w:val="Nagwek"/>
            </w:pPr>
            <w:r>
              <w:t>10</w:t>
            </w:r>
            <w:r w:rsidR="0052165E">
              <w:t>.</w:t>
            </w:r>
          </w:p>
        </w:tc>
        <w:tc>
          <w:tcPr>
            <w:tcW w:w="2647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4A91F94" w14:textId="77777777" w:rsidR="0052165E" w:rsidRDefault="0052165E" w:rsidP="0052165E">
            <w:pPr>
              <w:jc w:val="left"/>
            </w:pPr>
            <w:r>
              <w:t>Plan instalacji siły</w:t>
            </w:r>
          </w:p>
          <w:p w14:paraId="418151E2" w14:textId="38965FCA" w:rsidR="0052165E" w:rsidRDefault="0052165E" w:rsidP="0052165E">
            <w:pPr>
              <w:jc w:val="left"/>
            </w:pPr>
            <w:r>
              <w:t xml:space="preserve">Poziom </w:t>
            </w:r>
            <w:r w:rsidR="00A626AE">
              <w:t>0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92F2B50" w14:textId="04537EEB" w:rsidR="0052165E" w:rsidRDefault="0052165E" w:rsidP="00880ECB">
            <w:pPr>
              <w:rPr>
                <w:lang w:val="en-US"/>
              </w:rPr>
            </w:pPr>
            <w:r>
              <w:rPr>
                <w:lang w:val="en-US"/>
              </w:rPr>
              <w:t>PT-EL_</w:t>
            </w:r>
            <w:r w:rsidR="002A13DE">
              <w:rPr>
                <w:lang w:val="en-US"/>
              </w:rPr>
              <w:t>3</w:t>
            </w:r>
            <w:r>
              <w:rPr>
                <w:lang w:val="en-US"/>
              </w:rPr>
              <w:t>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19D583B" w14:textId="0FE3CC26" w:rsidR="0052165E" w:rsidRDefault="0052165E" w:rsidP="00880ECB">
            <w:pPr>
              <w:pStyle w:val="Nagwek"/>
              <w:rPr>
                <w:lang w:val="en-US"/>
              </w:rPr>
            </w:pPr>
            <w:r>
              <w:rPr>
                <w:lang w:val="en-US"/>
              </w:rPr>
              <w:t>00</w:t>
            </w: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EA3CD" w14:textId="77777777" w:rsidR="0052165E" w:rsidRPr="00363C50" w:rsidRDefault="0052165E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EDD8A" w14:textId="77777777" w:rsidR="0052165E" w:rsidRPr="00363C50" w:rsidRDefault="0052165E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5F0D2" w14:textId="77777777" w:rsidR="0052165E" w:rsidRPr="00363C50" w:rsidRDefault="0052165E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45B2B" w14:textId="77777777" w:rsidR="0052165E" w:rsidRPr="00363C50" w:rsidRDefault="0052165E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A8A40EA" w14:textId="77777777" w:rsidR="0052165E" w:rsidRPr="00363C50" w:rsidRDefault="0052165E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4E8FEA3" w14:textId="77777777" w:rsidR="0052165E" w:rsidRPr="00363C50" w:rsidRDefault="0052165E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DA4CF" w14:textId="77777777" w:rsidR="0052165E" w:rsidRPr="00363C50" w:rsidRDefault="0052165E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85AC3" w14:textId="77777777" w:rsidR="0052165E" w:rsidRPr="00363C50" w:rsidRDefault="0052165E" w:rsidP="00880ECB">
            <w:pPr>
              <w:pStyle w:val="Nagwek"/>
              <w:rPr>
                <w:lang w:val="en-US"/>
              </w:rPr>
            </w:pPr>
          </w:p>
        </w:tc>
      </w:tr>
      <w:tr w:rsidR="0052165E" w:rsidRPr="00363C50" w14:paraId="3FA660CD" w14:textId="77777777" w:rsidTr="008C33EF">
        <w:trPr>
          <w:cantSplit/>
          <w:trHeight w:hRule="exact" w:val="454"/>
        </w:trPr>
        <w:tc>
          <w:tcPr>
            <w:tcW w:w="425" w:type="dxa"/>
            <w:tcBorders>
              <w:left w:val="single" w:sz="8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D877F54" w14:textId="7EAD05B3" w:rsidR="0052165E" w:rsidRDefault="002A13DE" w:rsidP="00880ECB">
            <w:pPr>
              <w:pStyle w:val="Nagwek"/>
            </w:pPr>
            <w:r>
              <w:t>11</w:t>
            </w:r>
            <w:r w:rsidR="006E4578">
              <w:t>.</w:t>
            </w:r>
          </w:p>
        </w:tc>
        <w:tc>
          <w:tcPr>
            <w:tcW w:w="2647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22C959B" w14:textId="1517A3FE" w:rsidR="0052165E" w:rsidRDefault="0052165E" w:rsidP="00880ECB">
            <w:pPr>
              <w:jc w:val="left"/>
            </w:pPr>
            <w:r>
              <w:t>Plan instalacji słaboprądowych</w:t>
            </w:r>
            <w:r>
              <w:br/>
              <w:t xml:space="preserve">Poziom </w:t>
            </w:r>
            <w:r w:rsidR="00A626AE">
              <w:t>-1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37417D9" w14:textId="3715DA32" w:rsidR="0052165E" w:rsidRDefault="0052165E" w:rsidP="00880ECB">
            <w:pPr>
              <w:rPr>
                <w:lang w:val="en-US"/>
              </w:rPr>
            </w:pPr>
            <w:r>
              <w:rPr>
                <w:lang w:val="en-US"/>
              </w:rPr>
              <w:t>PT-EL_</w:t>
            </w:r>
            <w:r w:rsidR="002A13DE">
              <w:rPr>
                <w:lang w:val="en-US"/>
              </w:rPr>
              <w:t>4</w:t>
            </w:r>
            <w:r>
              <w:rPr>
                <w:lang w:val="en-US"/>
              </w:rPr>
              <w:t>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7C3D70B" w14:textId="2ACC4155" w:rsidR="0052165E" w:rsidRDefault="0052165E" w:rsidP="00880ECB">
            <w:pPr>
              <w:pStyle w:val="Nagwek"/>
              <w:rPr>
                <w:lang w:val="en-US"/>
              </w:rPr>
            </w:pPr>
            <w:r>
              <w:rPr>
                <w:lang w:val="en-US"/>
              </w:rPr>
              <w:t>00</w:t>
            </w: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D9A89" w14:textId="77777777" w:rsidR="0052165E" w:rsidRPr="00363C50" w:rsidRDefault="0052165E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E55EE" w14:textId="77777777" w:rsidR="0052165E" w:rsidRPr="00363C50" w:rsidRDefault="0052165E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37556" w14:textId="77777777" w:rsidR="0052165E" w:rsidRPr="00363C50" w:rsidRDefault="0052165E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9310B" w14:textId="77777777" w:rsidR="0052165E" w:rsidRPr="00363C50" w:rsidRDefault="0052165E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C0B53CE" w14:textId="77777777" w:rsidR="0052165E" w:rsidRPr="00363C50" w:rsidRDefault="0052165E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99AD362" w14:textId="77777777" w:rsidR="0052165E" w:rsidRPr="00363C50" w:rsidRDefault="0052165E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C56BA" w14:textId="77777777" w:rsidR="0052165E" w:rsidRPr="00363C50" w:rsidRDefault="0052165E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80EA3" w14:textId="77777777" w:rsidR="0052165E" w:rsidRPr="00363C50" w:rsidRDefault="0052165E" w:rsidP="00880ECB">
            <w:pPr>
              <w:pStyle w:val="Nagwek"/>
              <w:rPr>
                <w:lang w:val="en-US"/>
              </w:rPr>
            </w:pPr>
          </w:p>
        </w:tc>
      </w:tr>
      <w:tr w:rsidR="006E4578" w:rsidRPr="00363C50" w14:paraId="15EF61A6" w14:textId="77777777" w:rsidTr="008C33EF">
        <w:trPr>
          <w:cantSplit/>
          <w:trHeight w:hRule="exact" w:val="454"/>
        </w:trPr>
        <w:tc>
          <w:tcPr>
            <w:tcW w:w="425" w:type="dxa"/>
            <w:tcBorders>
              <w:left w:val="single" w:sz="8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BBC22F5" w14:textId="098CDEFD" w:rsidR="006E4578" w:rsidRDefault="002A13DE" w:rsidP="00880ECB">
            <w:pPr>
              <w:pStyle w:val="Nagwek"/>
            </w:pPr>
            <w:r>
              <w:t>12</w:t>
            </w:r>
            <w:r w:rsidR="006E4578">
              <w:t>.</w:t>
            </w:r>
          </w:p>
        </w:tc>
        <w:tc>
          <w:tcPr>
            <w:tcW w:w="2647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B95EC0C" w14:textId="284F6872" w:rsidR="006E4578" w:rsidRDefault="006E4578" w:rsidP="00880ECB">
            <w:pPr>
              <w:jc w:val="left"/>
            </w:pPr>
            <w:r>
              <w:t>Plan instalacji słaboprądowych</w:t>
            </w:r>
            <w:r>
              <w:br/>
              <w:t xml:space="preserve">Poziom </w:t>
            </w:r>
            <w:r w:rsidR="00A626AE">
              <w:t>0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18D3013" w14:textId="0E727B02" w:rsidR="006E4578" w:rsidRDefault="006E4578" w:rsidP="00880ECB">
            <w:pPr>
              <w:rPr>
                <w:lang w:val="en-US"/>
              </w:rPr>
            </w:pPr>
            <w:r>
              <w:rPr>
                <w:lang w:val="en-US"/>
              </w:rPr>
              <w:t>PT-EL_</w:t>
            </w:r>
            <w:r w:rsidR="002A13DE">
              <w:rPr>
                <w:lang w:val="en-US"/>
              </w:rPr>
              <w:t>4</w:t>
            </w:r>
            <w:r>
              <w:rPr>
                <w:lang w:val="en-US"/>
              </w:rPr>
              <w:t>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07A06B7" w14:textId="3309CD04" w:rsidR="006E4578" w:rsidRDefault="006E4578" w:rsidP="00880ECB">
            <w:pPr>
              <w:pStyle w:val="Nagwek"/>
              <w:rPr>
                <w:lang w:val="en-US"/>
              </w:rPr>
            </w:pPr>
            <w:r>
              <w:rPr>
                <w:lang w:val="en-US"/>
              </w:rPr>
              <w:t>00</w:t>
            </w: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09511" w14:textId="77777777" w:rsidR="006E4578" w:rsidRPr="00363C50" w:rsidRDefault="006E4578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366F2" w14:textId="77777777" w:rsidR="006E4578" w:rsidRPr="00363C50" w:rsidRDefault="006E4578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12D7A" w14:textId="77777777" w:rsidR="006E4578" w:rsidRPr="00363C50" w:rsidRDefault="006E4578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A79CF" w14:textId="77777777" w:rsidR="006E4578" w:rsidRPr="00363C50" w:rsidRDefault="006E4578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5AFE7E5" w14:textId="77777777" w:rsidR="006E4578" w:rsidRPr="00363C50" w:rsidRDefault="006E4578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8601309" w14:textId="77777777" w:rsidR="006E4578" w:rsidRPr="00363C50" w:rsidRDefault="006E4578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707C0" w14:textId="77777777" w:rsidR="006E4578" w:rsidRPr="00363C50" w:rsidRDefault="006E4578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13588" w14:textId="77777777" w:rsidR="006E4578" w:rsidRPr="00363C50" w:rsidRDefault="006E4578" w:rsidP="00880ECB">
            <w:pPr>
              <w:pStyle w:val="Nagwek"/>
              <w:rPr>
                <w:lang w:val="en-US"/>
              </w:rPr>
            </w:pPr>
          </w:p>
        </w:tc>
      </w:tr>
      <w:tr w:rsidR="00224E7F" w:rsidRPr="00E40568" w14:paraId="5D644A8F" w14:textId="77777777" w:rsidTr="008C33EF">
        <w:trPr>
          <w:cantSplit/>
          <w:trHeight w:hRule="exact" w:val="454"/>
        </w:trPr>
        <w:tc>
          <w:tcPr>
            <w:tcW w:w="425" w:type="dxa"/>
            <w:tcBorders>
              <w:left w:val="single" w:sz="8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1E9EAEA" w14:textId="77AAB36D" w:rsidR="00224E7F" w:rsidRDefault="002A13DE" w:rsidP="00880ECB">
            <w:pPr>
              <w:pStyle w:val="Nagwek"/>
            </w:pPr>
            <w:r>
              <w:t>13</w:t>
            </w:r>
            <w:r w:rsidR="00224E7F">
              <w:t>.</w:t>
            </w:r>
          </w:p>
        </w:tc>
        <w:tc>
          <w:tcPr>
            <w:tcW w:w="2647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5E5E859" w14:textId="56D72A20" w:rsidR="00224E7F" w:rsidRPr="00937267" w:rsidRDefault="00224E7F" w:rsidP="00880ECB">
            <w:pPr>
              <w:jc w:val="left"/>
            </w:pPr>
            <w:r w:rsidRPr="004E1264">
              <w:t>Plan instalacji uziemieni</w:t>
            </w:r>
            <w:r>
              <w:t>a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00F9A44" w14:textId="2DDE41BE" w:rsidR="00224E7F" w:rsidRDefault="00224E7F" w:rsidP="0052165E">
            <w:pPr>
              <w:rPr>
                <w:lang w:val="en-US"/>
              </w:rPr>
            </w:pPr>
            <w:r>
              <w:rPr>
                <w:lang w:val="en-US"/>
              </w:rPr>
              <w:t>PT-EL_</w:t>
            </w:r>
            <w:r w:rsidR="002A13DE">
              <w:rPr>
                <w:lang w:val="en-US"/>
              </w:rPr>
              <w:t>5</w:t>
            </w:r>
            <w:r>
              <w:rPr>
                <w:lang w:val="en-US"/>
              </w:rPr>
              <w:t>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19DE6F7" w14:textId="582406FF" w:rsidR="00224E7F" w:rsidRDefault="00224E7F" w:rsidP="00880ECB">
            <w:pPr>
              <w:pStyle w:val="Nagwek"/>
              <w:rPr>
                <w:lang w:val="en-US"/>
              </w:rPr>
            </w:pPr>
            <w:r>
              <w:rPr>
                <w:lang w:val="en-US"/>
              </w:rPr>
              <w:t>00</w:t>
            </w: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5769" w14:textId="77777777" w:rsidR="00224E7F" w:rsidRPr="00363C50" w:rsidRDefault="00224E7F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05481" w14:textId="77777777" w:rsidR="00224E7F" w:rsidRPr="00363C50" w:rsidRDefault="00224E7F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687EC" w14:textId="77777777" w:rsidR="00224E7F" w:rsidRPr="00363C50" w:rsidRDefault="00224E7F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91EE9" w14:textId="77777777" w:rsidR="00224E7F" w:rsidRPr="00363C50" w:rsidRDefault="00224E7F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08390A3" w14:textId="77777777" w:rsidR="00224E7F" w:rsidRPr="00363C50" w:rsidRDefault="00224E7F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25083B8" w14:textId="77777777" w:rsidR="00224E7F" w:rsidRPr="00363C50" w:rsidRDefault="00224E7F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A2720" w14:textId="77777777" w:rsidR="00224E7F" w:rsidRPr="00363C50" w:rsidRDefault="00224E7F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BC513" w14:textId="77777777" w:rsidR="00224E7F" w:rsidRPr="00363C50" w:rsidRDefault="00224E7F" w:rsidP="00880ECB">
            <w:pPr>
              <w:pStyle w:val="Nagwek"/>
              <w:rPr>
                <w:lang w:val="en-US"/>
              </w:rPr>
            </w:pPr>
          </w:p>
        </w:tc>
      </w:tr>
      <w:tr w:rsidR="00224E7F" w:rsidRPr="00E40568" w14:paraId="622B6A11" w14:textId="77777777" w:rsidTr="008C33EF">
        <w:trPr>
          <w:cantSplit/>
          <w:trHeight w:hRule="exact" w:val="454"/>
        </w:trPr>
        <w:tc>
          <w:tcPr>
            <w:tcW w:w="425" w:type="dxa"/>
            <w:tcBorders>
              <w:left w:val="single" w:sz="8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E50CED8" w14:textId="5E1B478F" w:rsidR="00224E7F" w:rsidRDefault="002A13DE" w:rsidP="00880ECB">
            <w:pPr>
              <w:pStyle w:val="Nagwek"/>
            </w:pPr>
            <w:r>
              <w:t>14</w:t>
            </w:r>
            <w:r w:rsidR="00224E7F">
              <w:t>.</w:t>
            </w:r>
          </w:p>
        </w:tc>
        <w:tc>
          <w:tcPr>
            <w:tcW w:w="2647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D1BF462" w14:textId="7388ABF0" w:rsidR="00224E7F" w:rsidRPr="004E1264" w:rsidRDefault="00224E7F" w:rsidP="00880ECB">
            <w:pPr>
              <w:jc w:val="left"/>
            </w:pPr>
            <w:r>
              <w:t>Plan instalacji odgromowej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47B2B1E" w14:textId="4E318D61" w:rsidR="00224E7F" w:rsidRDefault="00224E7F" w:rsidP="0052165E">
            <w:pPr>
              <w:rPr>
                <w:lang w:val="en-US"/>
              </w:rPr>
            </w:pPr>
            <w:r>
              <w:rPr>
                <w:lang w:val="en-US"/>
              </w:rPr>
              <w:t>PT-EL_</w:t>
            </w:r>
            <w:r w:rsidR="002A13DE">
              <w:rPr>
                <w:lang w:val="en-US"/>
              </w:rPr>
              <w:t>6</w:t>
            </w:r>
            <w:r>
              <w:rPr>
                <w:lang w:val="en-US"/>
              </w:rPr>
              <w:t>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431FDBB" w14:textId="04E0AC17" w:rsidR="00224E7F" w:rsidRDefault="00224E7F" w:rsidP="00880ECB">
            <w:pPr>
              <w:pStyle w:val="Nagwek"/>
              <w:rPr>
                <w:lang w:val="en-US"/>
              </w:rPr>
            </w:pPr>
            <w:r>
              <w:rPr>
                <w:lang w:val="en-US"/>
              </w:rPr>
              <w:t>00</w:t>
            </w: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FD4FC" w14:textId="77777777" w:rsidR="00224E7F" w:rsidRPr="00363C50" w:rsidRDefault="00224E7F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AB086" w14:textId="77777777" w:rsidR="00224E7F" w:rsidRPr="00363C50" w:rsidRDefault="00224E7F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2CA83" w14:textId="77777777" w:rsidR="00224E7F" w:rsidRPr="00363C50" w:rsidRDefault="00224E7F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FE886" w14:textId="77777777" w:rsidR="00224E7F" w:rsidRPr="00363C50" w:rsidRDefault="00224E7F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0F8037E" w14:textId="77777777" w:rsidR="00224E7F" w:rsidRPr="00363C50" w:rsidRDefault="00224E7F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7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5AAD60F" w14:textId="77777777" w:rsidR="00224E7F" w:rsidRPr="00363C50" w:rsidRDefault="00224E7F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2DCC1" w14:textId="77777777" w:rsidR="00224E7F" w:rsidRPr="00363C50" w:rsidRDefault="00224E7F" w:rsidP="00880ECB">
            <w:pPr>
              <w:pStyle w:val="Nagwek"/>
              <w:rPr>
                <w:lang w:val="en-US"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BDA1E" w14:textId="77777777" w:rsidR="00224E7F" w:rsidRPr="00363C50" w:rsidRDefault="00224E7F" w:rsidP="00880ECB">
            <w:pPr>
              <w:pStyle w:val="Nagwek"/>
              <w:rPr>
                <w:lang w:val="en-US"/>
              </w:rPr>
            </w:pPr>
          </w:p>
        </w:tc>
      </w:tr>
    </w:tbl>
    <w:p w14:paraId="7AC97366" w14:textId="77777777" w:rsidR="00504DF9" w:rsidRPr="004E51CE" w:rsidRDefault="00504DF9" w:rsidP="008C33EF">
      <w:pPr>
        <w:jc w:val="both"/>
      </w:pPr>
    </w:p>
    <w:sectPr w:rsidR="00504DF9" w:rsidRPr="004E51CE" w:rsidSect="00230714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8" w:right="1134" w:bottom="1702" w:left="964" w:header="697" w:footer="567" w:gutter="3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AA017A" w14:textId="77777777" w:rsidR="00061021" w:rsidRDefault="00061021" w:rsidP="00156B8F">
      <w:r>
        <w:separator/>
      </w:r>
    </w:p>
    <w:p w14:paraId="02078F0C" w14:textId="77777777" w:rsidR="00061021" w:rsidRDefault="00061021" w:rsidP="00156B8F"/>
    <w:p w14:paraId="77077E25" w14:textId="77777777" w:rsidR="00061021" w:rsidRDefault="00061021" w:rsidP="00156B8F"/>
    <w:p w14:paraId="757F59E3" w14:textId="77777777" w:rsidR="00061021" w:rsidRDefault="00061021" w:rsidP="00156B8F"/>
    <w:p w14:paraId="31A84164" w14:textId="77777777" w:rsidR="00061021" w:rsidRDefault="00061021" w:rsidP="00156B8F"/>
    <w:p w14:paraId="1EE170C6" w14:textId="77777777" w:rsidR="00061021" w:rsidRDefault="00061021" w:rsidP="00156B8F"/>
    <w:p w14:paraId="49B00E6E" w14:textId="77777777" w:rsidR="00061021" w:rsidRDefault="00061021" w:rsidP="00156B8F"/>
    <w:p w14:paraId="02267C23" w14:textId="77777777" w:rsidR="00061021" w:rsidRDefault="00061021" w:rsidP="00156B8F"/>
    <w:p w14:paraId="19750CF4" w14:textId="77777777" w:rsidR="00061021" w:rsidRDefault="00061021" w:rsidP="00156B8F"/>
    <w:p w14:paraId="3A7EB600" w14:textId="77777777" w:rsidR="00061021" w:rsidRDefault="00061021" w:rsidP="00156B8F"/>
    <w:p w14:paraId="2A18E1D0" w14:textId="77777777" w:rsidR="00061021" w:rsidRDefault="00061021" w:rsidP="00156B8F"/>
    <w:p w14:paraId="179BAACD" w14:textId="77777777" w:rsidR="00061021" w:rsidRDefault="00061021" w:rsidP="00156B8F"/>
    <w:p w14:paraId="49F443D4" w14:textId="77777777" w:rsidR="00061021" w:rsidRDefault="00061021" w:rsidP="00156B8F"/>
    <w:p w14:paraId="3ADAEF30" w14:textId="77777777" w:rsidR="00061021" w:rsidRDefault="00061021" w:rsidP="00156B8F"/>
    <w:p w14:paraId="7C16CFBD" w14:textId="77777777" w:rsidR="00061021" w:rsidRDefault="00061021" w:rsidP="00156B8F"/>
  </w:endnote>
  <w:endnote w:type="continuationSeparator" w:id="0">
    <w:p w14:paraId="4E803ED5" w14:textId="77777777" w:rsidR="00061021" w:rsidRDefault="00061021" w:rsidP="00156B8F">
      <w:r>
        <w:continuationSeparator/>
      </w:r>
    </w:p>
    <w:p w14:paraId="28F743A7" w14:textId="77777777" w:rsidR="00061021" w:rsidRDefault="00061021" w:rsidP="00156B8F"/>
    <w:p w14:paraId="30EB2214" w14:textId="77777777" w:rsidR="00061021" w:rsidRDefault="00061021" w:rsidP="00156B8F"/>
    <w:p w14:paraId="47872CE3" w14:textId="77777777" w:rsidR="00061021" w:rsidRDefault="00061021" w:rsidP="00156B8F"/>
    <w:p w14:paraId="27D1CF37" w14:textId="77777777" w:rsidR="00061021" w:rsidRDefault="00061021" w:rsidP="00156B8F"/>
    <w:p w14:paraId="37074726" w14:textId="77777777" w:rsidR="00061021" w:rsidRDefault="00061021" w:rsidP="00156B8F"/>
    <w:p w14:paraId="2D41524D" w14:textId="77777777" w:rsidR="00061021" w:rsidRDefault="00061021" w:rsidP="00156B8F"/>
    <w:p w14:paraId="3DFF111D" w14:textId="77777777" w:rsidR="00061021" w:rsidRDefault="00061021" w:rsidP="00156B8F"/>
    <w:p w14:paraId="7D4067C3" w14:textId="77777777" w:rsidR="00061021" w:rsidRDefault="00061021" w:rsidP="00156B8F"/>
    <w:p w14:paraId="2AD9A910" w14:textId="77777777" w:rsidR="00061021" w:rsidRDefault="00061021" w:rsidP="00156B8F"/>
    <w:p w14:paraId="7B37A326" w14:textId="77777777" w:rsidR="00061021" w:rsidRDefault="00061021" w:rsidP="00156B8F"/>
    <w:p w14:paraId="207AEEEE" w14:textId="77777777" w:rsidR="00061021" w:rsidRDefault="00061021" w:rsidP="00156B8F"/>
    <w:p w14:paraId="272CD955" w14:textId="77777777" w:rsidR="00061021" w:rsidRDefault="00061021" w:rsidP="00156B8F"/>
    <w:p w14:paraId="7E9A668B" w14:textId="77777777" w:rsidR="00061021" w:rsidRDefault="00061021" w:rsidP="00156B8F"/>
    <w:p w14:paraId="045CEC71" w14:textId="77777777" w:rsidR="00061021" w:rsidRDefault="00061021" w:rsidP="00156B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FD62A" w14:textId="77777777" w:rsidR="007C5ABF" w:rsidRDefault="007C5ABF" w:rsidP="00156B8F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147EC04" w14:textId="77777777" w:rsidR="007C5ABF" w:rsidRDefault="007C5ABF" w:rsidP="00156B8F"/>
  <w:p w14:paraId="3F36185D" w14:textId="77777777" w:rsidR="007C5ABF" w:rsidRDefault="007C5ABF" w:rsidP="00156B8F"/>
  <w:p w14:paraId="1951897F" w14:textId="77777777" w:rsidR="007C5ABF" w:rsidRDefault="007C5ABF" w:rsidP="00156B8F"/>
  <w:p w14:paraId="681486AE" w14:textId="77777777" w:rsidR="007C5ABF" w:rsidRDefault="007C5ABF" w:rsidP="00156B8F"/>
  <w:p w14:paraId="767FAE3B" w14:textId="77777777" w:rsidR="007C5ABF" w:rsidRDefault="007C5ABF" w:rsidP="00156B8F"/>
  <w:p w14:paraId="1B4BF24A" w14:textId="77777777" w:rsidR="007C5ABF" w:rsidRDefault="007C5ABF" w:rsidP="00156B8F"/>
  <w:p w14:paraId="4B9AC73D" w14:textId="77777777" w:rsidR="007C5ABF" w:rsidRDefault="007C5ABF" w:rsidP="00156B8F"/>
  <w:p w14:paraId="0BDA5E82" w14:textId="77777777" w:rsidR="007C5ABF" w:rsidRDefault="007C5ABF" w:rsidP="00156B8F"/>
  <w:p w14:paraId="5368518E" w14:textId="77777777" w:rsidR="007C5ABF" w:rsidRDefault="007C5ABF" w:rsidP="00156B8F"/>
  <w:p w14:paraId="640D947E" w14:textId="77777777" w:rsidR="007C5ABF" w:rsidRDefault="007C5ABF" w:rsidP="00156B8F"/>
  <w:p w14:paraId="780692CA" w14:textId="77777777" w:rsidR="007C5ABF" w:rsidRDefault="007C5ABF" w:rsidP="00156B8F"/>
  <w:p w14:paraId="2F3A5A9A" w14:textId="77777777" w:rsidR="007C5ABF" w:rsidRDefault="007C5ABF" w:rsidP="00156B8F"/>
  <w:p w14:paraId="6CB28C4D" w14:textId="77777777" w:rsidR="007C5ABF" w:rsidRDefault="007C5ABF" w:rsidP="00156B8F"/>
  <w:p w14:paraId="18BD5552" w14:textId="77777777" w:rsidR="007C5ABF" w:rsidRDefault="007C5ABF" w:rsidP="00156B8F"/>
  <w:p w14:paraId="327EDB45" w14:textId="77777777" w:rsidR="00F61722" w:rsidRDefault="00F61722" w:rsidP="00156B8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44B8A4" w14:textId="77777777" w:rsidR="007C5ABF" w:rsidRPr="00E61979" w:rsidRDefault="007C5ABF" w:rsidP="00156B8F">
    <w:pPr>
      <w:pStyle w:val="Stopka"/>
    </w:pPr>
    <w:r>
      <w:rPr>
        <w:b/>
        <w:bCs/>
      </w:rPr>
      <w:t>001</w:t>
    </w:r>
    <w:r>
      <w:t xml:space="preserve"> – rysunek aktualny, </w:t>
    </w:r>
    <w:r w:rsidRPr="00C0239B">
      <w:rPr>
        <w:b/>
        <w:bCs/>
        <w:outline/>
        <w:color w:val="000000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001</w:t>
    </w:r>
    <w:r>
      <w:t xml:space="preserve"> – rysunek nieaktualny</w:t>
    </w:r>
    <w:r>
      <w:rPr>
        <w:i/>
      </w:rPr>
      <w:tab/>
    </w:r>
    <w:r w:rsidRPr="00AC72C1">
      <w:rPr>
        <w:rStyle w:val="Numerstrony"/>
      </w:rPr>
      <w:fldChar w:fldCharType="begin"/>
    </w:r>
    <w:r w:rsidRPr="00AC72C1">
      <w:rPr>
        <w:rStyle w:val="Numerstrony"/>
      </w:rPr>
      <w:instrText xml:space="preserve"> PAGE </w:instrText>
    </w:r>
    <w:r w:rsidRPr="00AC72C1">
      <w:rPr>
        <w:rStyle w:val="Numerstrony"/>
      </w:rPr>
      <w:fldChar w:fldCharType="separate"/>
    </w:r>
    <w:r w:rsidR="005557D6">
      <w:rPr>
        <w:rStyle w:val="Numerstrony"/>
        <w:noProof/>
      </w:rPr>
      <w:t>1</w:t>
    </w:r>
    <w:r w:rsidRPr="00AC72C1">
      <w:rPr>
        <w:rStyle w:val="Numerstrony"/>
      </w:rPr>
      <w:fldChar w:fldCharType="end"/>
    </w:r>
    <w:r w:rsidRPr="00AC72C1">
      <w:rPr>
        <w:i/>
      </w:rPr>
      <w:t xml:space="preserve"> /</w:t>
    </w:r>
    <w:r w:rsidRPr="00AC72C1">
      <w:rPr>
        <w:rStyle w:val="Numerstrony"/>
      </w:rPr>
      <w:fldChar w:fldCharType="begin"/>
    </w:r>
    <w:r w:rsidRPr="00AC72C1">
      <w:rPr>
        <w:rStyle w:val="Numerstrony"/>
      </w:rPr>
      <w:instrText xml:space="preserve"> NUMPAGES </w:instrText>
    </w:r>
    <w:r w:rsidRPr="00AC72C1">
      <w:rPr>
        <w:rStyle w:val="Numerstrony"/>
      </w:rPr>
      <w:fldChar w:fldCharType="separate"/>
    </w:r>
    <w:r w:rsidR="005557D6">
      <w:rPr>
        <w:rStyle w:val="Numerstrony"/>
        <w:noProof/>
      </w:rPr>
      <w:t>2</w:t>
    </w:r>
    <w:r w:rsidRPr="00AC72C1">
      <w:rPr>
        <w:rStyle w:val="Numerstrony"/>
      </w:rPr>
      <w:fldChar w:fldCharType="end"/>
    </w:r>
    <w:r w:rsidRPr="00AC72C1">
      <w:rPr>
        <w:rStyle w:val="Numerstrony"/>
      </w:rPr>
      <w:tab/>
    </w:r>
  </w:p>
  <w:p w14:paraId="4E6C2AD1" w14:textId="77777777" w:rsidR="007C5ABF" w:rsidRDefault="007C5ABF" w:rsidP="00156B8F"/>
  <w:p w14:paraId="26B37975" w14:textId="77777777" w:rsidR="00F61722" w:rsidRDefault="00F61722" w:rsidP="00156B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5D082B" w14:textId="77777777" w:rsidR="00061021" w:rsidRDefault="00061021" w:rsidP="00156B8F">
      <w:r>
        <w:separator/>
      </w:r>
    </w:p>
    <w:p w14:paraId="150F13B2" w14:textId="77777777" w:rsidR="00061021" w:rsidRDefault="00061021" w:rsidP="00156B8F"/>
    <w:p w14:paraId="7E733E5F" w14:textId="77777777" w:rsidR="00061021" w:rsidRDefault="00061021" w:rsidP="00156B8F"/>
    <w:p w14:paraId="262CB0E2" w14:textId="77777777" w:rsidR="00061021" w:rsidRDefault="00061021" w:rsidP="00156B8F"/>
    <w:p w14:paraId="1B8A9702" w14:textId="77777777" w:rsidR="00061021" w:rsidRDefault="00061021" w:rsidP="00156B8F"/>
    <w:p w14:paraId="2ECFF774" w14:textId="77777777" w:rsidR="00061021" w:rsidRDefault="00061021" w:rsidP="00156B8F"/>
    <w:p w14:paraId="7B54DACE" w14:textId="77777777" w:rsidR="00061021" w:rsidRDefault="00061021" w:rsidP="00156B8F"/>
    <w:p w14:paraId="015AFD7C" w14:textId="77777777" w:rsidR="00061021" w:rsidRDefault="00061021" w:rsidP="00156B8F"/>
    <w:p w14:paraId="1ABB4036" w14:textId="77777777" w:rsidR="00061021" w:rsidRDefault="00061021" w:rsidP="00156B8F"/>
    <w:p w14:paraId="1C9B1A02" w14:textId="77777777" w:rsidR="00061021" w:rsidRDefault="00061021" w:rsidP="00156B8F"/>
    <w:p w14:paraId="05417B29" w14:textId="77777777" w:rsidR="00061021" w:rsidRDefault="00061021" w:rsidP="00156B8F"/>
    <w:p w14:paraId="3C1E871C" w14:textId="77777777" w:rsidR="00061021" w:rsidRDefault="00061021" w:rsidP="00156B8F"/>
    <w:p w14:paraId="7A3209A2" w14:textId="77777777" w:rsidR="00061021" w:rsidRDefault="00061021" w:rsidP="00156B8F"/>
    <w:p w14:paraId="6CA886E2" w14:textId="77777777" w:rsidR="00061021" w:rsidRDefault="00061021" w:rsidP="00156B8F"/>
    <w:p w14:paraId="184B6FD5" w14:textId="77777777" w:rsidR="00061021" w:rsidRDefault="00061021" w:rsidP="00156B8F"/>
  </w:footnote>
  <w:footnote w:type="continuationSeparator" w:id="0">
    <w:p w14:paraId="336AFD89" w14:textId="77777777" w:rsidR="00061021" w:rsidRDefault="00061021" w:rsidP="00156B8F">
      <w:r>
        <w:continuationSeparator/>
      </w:r>
    </w:p>
    <w:p w14:paraId="2A8D45F7" w14:textId="77777777" w:rsidR="00061021" w:rsidRDefault="00061021" w:rsidP="00156B8F"/>
    <w:p w14:paraId="08C1DC5E" w14:textId="77777777" w:rsidR="00061021" w:rsidRDefault="00061021" w:rsidP="00156B8F"/>
    <w:p w14:paraId="102FA824" w14:textId="77777777" w:rsidR="00061021" w:rsidRDefault="00061021" w:rsidP="00156B8F"/>
    <w:p w14:paraId="0F522414" w14:textId="77777777" w:rsidR="00061021" w:rsidRDefault="00061021" w:rsidP="00156B8F"/>
    <w:p w14:paraId="5D3ED32E" w14:textId="77777777" w:rsidR="00061021" w:rsidRDefault="00061021" w:rsidP="00156B8F"/>
    <w:p w14:paraId="4E38633A" w14:textId="77777777" w:rsidR="00061021" w:rsidRDefault="00061021" w:rsidP="00156B8F"/>
    <w:p w14:paraId="644387E7" w14:textId="77777777" w:rsidR="00061021" w:rsidRDefault="00061021" w:rsidP="00156B8F"/>
    <w:p w14:paraId="0DC18EF9" w14:textId="77777777" w:rsidR="00061021" w:rsidRDefault="00061021" w:rsidP="00156B8F"/>
    <w:p w14:paraId="5596A911" w14:textId="77777777" w:rsidR="00061021" w:rsidRDefault="00061021" w:rsidP="00156B8F"/>
    <w:p w14:paraId="0FE0DD60" w14:textId="77777777" w:rsidR="00061021" w:rsidRDefault="00061021" w:rsidP="00156B8F"/>
    <w:p w14:paraId="40996A71" w14:textId="77777777" w:rsidR="00061021" w:rsidRDefault="00061021" w:rsidP="00156B8F"/>
    <w:p w14:paraId="58953E3A" w14:textId="77777777" w:rsidR="00061021" w:rsidRDefault="00061021" w:rsidP="00156B8F"/>
    <w:p w14:paraId="7081145A" w14:textId="77777777" w:rsidR="00061021" w:rsidRDefault="00061021" w:rsidP="00156B8F"/>
    <w:p w14:paraId="22F6C65F" w14:textId="77777777" w:rsidR="00061021" w:rsidRDefault="00061021" w:rsidP="00156B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25812" w14:textId="77777777" w:rsidR="007C5ABF" w:rsidRDefault="007C5ABF" w:rsidP="00156B8F"/>
  <w:p w14:paraId="55A9A558" w14:textId="77777777" w:rsidR="007C5ABF" w:rsidRDefault="007C5ABF" w:rsidP="00156B8F"/>
  <w:p w14:paraId="68391614" w14:textId="77777777" w:rsidR="007C5ABF" w:rsidRDefault="007C5ABF" w:rsidP="00156B8F"/>
  <w:p w14:paraId="7110F9CB" w14:textId="77777777" w:rsidR="007C5ABF" w:rsidRDefault="007C5ABF" w:rsidP="00156B8F"/>
  <w:p w14:paraId="334BDC9B" w14:textId="77777777" w:rsidR="007C5ABF" w:rsidRDefault="007C5ABF" w:rsidP="00156B8F"/>
  <w:p w14:paraId="005AE387" w14:textId="77777777" w:rsidR="007C5ABF" w:rsidRDefault="007C5ABF" w:rsidP="00156B8F"/>
  <w:p w14:paraId="39D774E1" w14:textId="77777777" w:rsidR="007C5ABF" w:rsidRDefault="007C5ABF" w:rsidP="00156B8F"/>
  <w:p w14:paraId="19ABB67B" w14:textId="77777777" w:rsidR="007C5ABF" w:rsidRDefault="007C5ABF" w:rsidP="00156B8F"/>
  <w:p w14:paraId="6B844D45" w14:textId="77777777" w:rsidR="007C5ABF" w:rsidRDefault="007C5ABF" w:rsidP="00156B8F"/>
  <w:p w14:paraId="4D953FEF" w14:textId="77777777" w:rsidR="007C5ABF" w:rsidRDefault="007C5ABF" w:rsidP="00156B8F"/>
  <w:p w14:paraId="71C29501" w14:textId="77777777" w:rsidR="007C5ABF" w:rsidRDefault="007C5ABF" w:rsidP="00156B8F"/>
  <w:p w14:paraId="50DB37C1" w14:textId="77777777" w:rsidR="007C5ABF" w:rsidRDefault="007C5ABF" w:rsidP="00156B8F"/>
  <w:p w14:paraId="04F6D2A4" w14:textId="77777777" w:rsidR="007C5ABF" w:rsidRDefault="007C5ABF" w:rsidP="00156B8F"/>
  <w:p w14:paraId="0BFB83CC" w14:textId="77777777" w:rsidR="00F61722" w:rsidRDefault="00F61722" w:rsidP="00156B8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74486" w14:textId="77777777" w:rsidR="00F61722" w:rsidRPr="00B077DD" w:rsidRDefault="00F61722" w:rsidP="00B077DD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074275E"/>
    <w:lvl w:ilvl="0">
      <w:start w:val="1"/>
      <w:numFmt w:val="decimal"/>
      <w:pStyle w:val="Listanumerowan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12E954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A4E9C86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34611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64222A"/>
    <w:lvl w:ilvl="0">
      <w:start w:val="1"/>
      <w:numFmt w:val="bullet"/>
      <w:pStyle w:val="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6EE86C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pStyle w:val="Wyliczanie1"/>
      <w:lvlText w:val="*"/>
      <w:lvlJc w:val="left"/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8" w15:restartNumberingAfterBreak="0">
    <w:nsid w:val="10814801"/>
    <w:multiLevelType w:val="hybridMultilevel"/>
    <w:tmpl w:val="1B5E46F4"/>
    <w:lvl w:ilvl="0" w:tplc="0415000F">
      <w:start w:val="1"/>
      <w:numFmt w:val="decimal"/>
      <w:lvlText w:val="%1."/>
      <w:lvlJc w:val="left"/>
      <w:pPr>
        <w:ind w:left="364" w:hanging="360"/>
      </w:p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9" w15:restartNumberingAfterBreak="0">
    <w:nsid w:val="20522DB6"/>
    <w:multiLevelType w:val="hybridMultilevel"/>
    <w:tmpl w:val="42D2F5F2"/>
    <w:lvl w:ilvl="0" w:tplc="E6EA204C">
      <w:start w:val="1"/>
      <w:numFmt w:val="decimal"/>
      <w:suff w:val="nothing"/>
      <w:lvlText w:val="%1."/>
      <w:lvlJc w:val="left"/>
      <w:pPr>
        <w:ind w:left="369" w:firstLine="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 w15:restartNumberingAfterBreak="0">
    <w:nsid w:val="20AE6EE7"/>
    <w:multiLevelType w:val="multilevel"/>
    <w:tmpl w:val="194E0BB8"/>
    <w:lvl w:ilvl="0">
      <w:start w:val="1"/>
      <w:numFmt w:val="decimal"/>
      <w:pStyle w:val="Numerporzdkowy"/>
      <w:lvlText w:val="%1."/>
      <w:lvlJc w:val="righ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74"/>
        </w:tabs>
        <w:ind w:left="6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2"/>
        </w:tabs>
        <w:ind w:left="110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82"/>
        </w:tabs>
        <w:ind w:left="16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02"/>
        </w:tabs>
        <w:ind w:left="21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62"/>
        </w:tabs>
        <w:ind w:left="26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82"/>
        </w:tabs>
        <w:ind w:left="31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42"/>
        </w:tabs>
        <w:ind w:left="36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2"/>
        </w:tabs>
        <w:ind w:left="4202" w:hanging="1440"/>
      </w:pPr>
      <w:rPr>
        <w:rFonts w:hint="default"/>
      </w:rPr>
    </w:lvl>
  </w:abstractNum>
  <w:abstractNum w:abstractNumId="11" w15:restartNumberingAfterBreak="0">
    <w:nsid w:val="2DDE4FD7"/>
    <w:multiLevelType w:val="multilevel"/>
    <w:tmpl w:val="A350D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D86C6E"/>
    <w:multiLevelType w:val="hybridMultilevel"/>
    <w:tmpl w:val="F5BCD894"/>
    <w:lvl w:ilvl="0" w:tplc="B5865C1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43D5E"/>
    <w:multiLevelType w:val="hybridMultilevel"/>
    <w:tmpl w:val="68086FCE"/>
    <w:lvl w:ilvl="0" w:tplc="0415000F">
      <w:start w:val="1"/>
      <w:numFmt w:val="decimal"/>
      <w:lvlText w:val="%1."/>
      <w:lvlJc w:val="left"/>
      <w:pPr>
        <w:tabs>
          <w:tab w:val="num" w:pos="60"/>
        </w:tabs>
        <w:ind w:left="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56332DEB"/>
    <w:multiLevelType w:val="hybridMultilevel"/>
    <w:tmpl w:val="BCF47C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01EF4"/>
    <w:multiLevelType w:val="hybridMultilevel"/>
    <w:tmpl w:val="483E0486"/>
    <w:lvl w:ilvl="0" w:tplc="0F6E58B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CE6665"/>
    <w:multiLevelType w:val="hybridMultilevel"/>
    <w:tmpl w:val="888E356E"/>
    <w:lvl w:ilvl="0" w:tplc="12FEE642">
      <w:start w:val="1"/>
      <w:numFmt w:val="decimal"/>
      <w:suff w:val="nothing"/>
      <w:lvlText w:val="%1."/>
      <w:lvlJc w:val="left"/>
      <w:pPr>
        <w:ind w:left="0" w:firstLine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7" w15:restartNumberingAfterBreak="0">
    <w:nsid w:val="63E8157B"/>
    <w:multiLevelType w:val="hybridMultilevel"/>
    <w:tmpl w:val="68086FCE"/>
    <w:lvl w:ilvl="0" w:tplc="0415000F">
      <w:start w:val="1"/>
      <w:numFmt w:val="decimal"/>
      <w:lvlText w:val="%1."/>
      <w:lvlJc w:val="left"/>
      <w:pPr>
        <w:tabs>
          <w:tab w:val="num" w:pos="60"/>
        </w:tabs>
        <w:ind w:left="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642522E8"/>
    <w:multiLevelType w:val="hybridMultilevel"/>
    <w:tmpl w:val="47808F9C"/>
    <w:lvl w:ilvl="0" w:tplc="1E946F62">
      <w:start w:val="13"/>
      <w:numFmt w:val="bullet"/>
      <w:pStyle w:val="Wypunktowany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976FA9"/>
    <w:multiLevelType w:val="multilevel"/>
    <w:tmpl w:val="B7FE34D6"/>
    <w:lvl w:ilvl="0">
      <w:start w:val="1"/>
      <w:numFmt w:val="decimal"/>
      <w:pStyle w:val="Nagwek1"/>
      <w:lvlText w:val="%1."/>
      <w:lvlJc w:val="left"/>
      <w:pPr>
        <w:tabs>
          <w:tab w:val="num" w:pos="1141"/>
        </w:tabs>
        <w:ind w:left="1141" w:hanging="432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1285"/>
        </w:tabs>
        <w:ind w:left="1285" w:hanging="576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1429"/>
        </w:tabs>
        <w:ind w:left="1429" w:hanging="720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573"/>
        </w:tabs>
        <w:ind w:left="1573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20" w15:restartNumberingAfterBreak="0">
    <w:nsid w:val="74F47E6F"/>
    <w:multiLevelType w:val="hybridMultilevel"/>
    <w:tmpl w:val="87D8FB8E"/>
    <w:lvl w:ilvl="0" w:tplc="159C819E">
      <w:start w:val="1"/>
      <w:numFmt w:val="decimal"/>
      <w:pStyle w:val="Styl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9569F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9E47BD8"/>
    <w:multiLevelType w:val="hybridMultilevel"/>
    <w:tmpl w:val="DC5A02E6"/>
    <w:lvl w:ilvl="0" w:tplc="1CD45ABA">
      <w:start w:val="1"/>
      <w:numFmt w:val="decimal"/>
      <w:lvlText w:val="%1."/>
      <w:lvlJc w:val="right"/>
      <w:pPr>
        <w:tabs>
          <w:tab w:val="num" w:pos="340"/>
        </w:tabs>
        <w:ind w:left="340" w:firstLine="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F996290"/>
    <w:multiLevelType w:val="multilevel"/>
    <w:tmpl w:val="BF14DCBE"/>
    <w:lvl w:ilvl="0">
      <w:start w:val="1"/>
      <w:numFmt w:val="decimal"/>
      <w:pStyle w:val="inv1"/>
      <w:lvlText w:val="%1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1">
      <w:start w:val="1"/>
      <w:numFmt w:val="decimal"/>
      <w:pStyle w:val="inv2"/>
      <w:lvlText w:val="%1.%2."/>
      <w:lvlJc w:val="left"/>
      <w:pPr>
        <w:tabs>
          <w:tab w:val="num" w:pos="2516"/>
        </w:tabs>
        <w:ind w:left="2516" w:hanging="432"/>
      </w:pPr>
      <w:rPr>
        <w:rFonts w:hint="default"/>
      </w:rPr>
    </w:lvl>
    <w:lvl w:ilvl="2">
      <w:start w:val="1"/>
      <w:numFmt w:val="decimal"/>
      <w:pStyle w:val="inv3"/>
      <w:lvlText w:val="%1.%2.%3."/>
      <w:lvlJc w:val="left"/>
      <w:pPr>
        <w:tabs>
          <w:tab w:val="num" w:pos="3164"/>
        </w:tabs>
        <w:ind w:left="29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4"/>
        </w:tabs>
        <w:ind w:left="34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4"/>
        </w:tabs>
        <w:ind w:left="39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4"/>
        </w:tabs>
        <w:ind w:left="44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24"/>
        </w:tabs>
        <w:ind w:left="49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84"/>
        </w:tabs>
        <w:ind w:left="54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04"/>
        </w:tabs>
        <w:ind w:left="6044" w:hanging="1440"/>
      </w:pPr>
      <w:rPr>
        <w:rFonts w:hint="default"/>
      </w:rPr>
    </w:lvl>
  </w:abstractNum>
  <w:num w:numId="1" w16cid:durableId="144057075">
    <w:abstractNumId w:val="19"/>
  </w:num>
  <w:num w:numId="2" w16cid:durableId="1833908527">
    <w:abstractNumId w:val="18"/>
  </w:num>
  <w:num w:numId="3" w16cid:durableId="1776318521">
    <w:abstractNumId w:val="22"/>
  </w:num>
  <w:num w:numId="4" w16cid:durableId="524514372">
    <w:abstractNumId w:val="6"/>
  </w:num>
  <w:num w:numId="5" w16cid:durableId="1679846720">
    <w:abstractNumId w:val="10"/>
  </w:num>
  <w:num w:numId="6" w16cid:durableId="1614943396">
    <w:abstractNumId w:val="11"/>
  </w:num>
  <w:num w:numId="7" w16cid:durableId="1659728203">
    <w:abstractNumId w:val="20"/>
  </w:num>
  <w:num w:numId="8" w16cid:durableId="1076628234">
    <w:abstractNumId w:val="17"/>
  </w:num>
  <w:num w:numId="9" w16cid:durableId="1209222688">
    <w:abstractNumId w:val="5"/>
  </w:num>
  <w:num w:numId="10" w16cid:durableId="1800415546">
    <w:abstractNumId w:val="3"/>
  </w:num>
  <w:num w:numId="11" w16cid:durableId="1277174644">
    <w:abstractNumId w:val="2"/>
  </w:num>
  <w:num w:numId="12" w16cid:durableId="1656884091">
    <w:abstractNumId w:val="1"/>
  </w:num>
  <w:num w:numId="13" w16cid:durableId="627467689">
    <w:abstractNumId w:val="0"/>
  </w:num>
  <w:num w:numId="14" w16cid:durableId="1790317532">
    <w:abstractNumId w:val="4"/>
  </w:num>
  <w:num w:numId="15" w16cid:durableId="101846226">
    <w:abstractNumId w:val="21"/>
  </w:num>
  <w:num w:numId="16" w16cid:durableId="1861359954">
    <w:abstractNumId w:val="15"/>
  </w:num>
  <w:num w:numId="17" w16cid:durableId="1944724417">
    <w:abstractNumId w:val="13"/>
  </w:num>
  <w:num w:numId="18" w16cid:durableId="2035616504">
    <w:abstractNumId w:val="9"/>
  </w:num>
  <w:num w:numId="19" w16cid:durableId="2103601510">
    <w:abstractNumId w:val="16"/>
  </w:num>
  <w:num w:numId="20" w16cid:durableId="1791699251">
    <w:abstractNumId w:val="12"/>
  </w:num>
  <w:num w:numId="21" w16cid:durableId="1203640319">
    <w:abstractNumId w:val="8"/>
  </w:num>
  <w:num w:numId="22" w16cid:durableId="703290954">
    <w:abstractNumId w:val="7"/>
  </w:num>
  <w:num w:numId="23" w16cid:durableId="17542832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lickAndTypeStyle w:val="Standardowy"/>
  <w:drawingGridHorizontalSpacing w:val="6"/>
  <w:drawingGridVerticalSpacing w:val="6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BBC"/>
    <w:rsid w:val="00000085"/>
    <w:rsid w:val="000002BB"/>
    <w:rsid w:val="00007494"/>
    <w:rsid w:val="00010C39"/>
    <w:rsid w:val="000120AE"/>
    <w:rsid w:val="000139B4"/>
    <w:rsid w:val="00013E46"/>
    <w:rsid w:val="00015D80"/>
    <w:rsid w:val="00021270"/>
    <w:rsid w:val="000212A2"/>
    <w:rsid w:val="0002181A"/>
    <w:rsid w:val="00021F96"/>
    <w:rsid w:val="00024DE0"/>
    <w:rsid w:val="00032F81"/>
    <w:rsid w:val="00033538"/>
    <w:rsid w:val="00033FC1"/>
    <w:rsid w:val="00034B0A"/>
    <w:rsid w:val="00040DE1"/>
    <w:rsid w:val="0004636D"/>
    <w:rsid w:val="00051CAB"/>
    <w:rsid w:val="00052690"/>
    <w:rsid w:val="00060747"/>
    <w:rsid w:val="000607EF"/>
    <w:rsid w:val="00060BC3"/>
    <w:rsid w:val="00060EA0"/>
    <w:rsid w:val="00061021"/>
    <w:rsid w:val="00063FE6"/>
    <w:rsid w:val="00070771"/>
    <w:rsid w:val="00071E89"/>
    <w:rsid w:val="00073481"/>
    <w:rsid w:val="00074CBA"/>
    <w:rsid w:val="00076444"/>
    <w:rsid w:val="00081112"/>
    <w:rsid w:val="00081A5A"/>
    <w:rsid w:val="0008450C"/>
    <w:rsid w:val="00084B73"/>
    <w:rsid w:val="0008621C"/>
    <w:rsid w:val="0009577F"/>
    <w:rsid w:val="000961B5"/>
    <w:rsid w:val="000A1809"/>
    <w:rsid w:val="000A35B6"/>
    <w:rsid w:val="000A64CF"/>
    <w:rsid w:val="000A7A05"/>
    <w:rsid w:val="000B0188"/>
    <w:rsid w:val="000B310F"/>
    <w:rsid w:val="000B6403"/>
    <w:rsid w:val="000B6D6F"/>
    <w:rsid w:val="000C2CE9"/>
    <w:rsid w:val="000C2D48"/>
    <w:rsid w:val="000C3066"/>
    <w:rsid w:val="000C3131"/>
    <w:rsid w:val="000C47F2"/>
    <w:rsid w:val="000D5587"/>
    <w:rsid w:val="000D6397"/>
    <w:rsid w:val="000D7C07"/>
    <w:rsid w:val="000E003E"/>
    <w:rsid w:val="000E0E55"/>
    <w:rsid w:val="000E4B74"/>
    <w:rsid w:val="000F7CB9"/>
    <w:rsid w:val="000F7D09"/>
    <w:rsid w:val="001069E9"/>
    <w:rsid w:val="00107D1F"/>
    <w:rsid w:val="00110820"/>
    <w:rsid w:val="00110CAC"/>
    <w:rsid w:val="00114AC4"/>
    <w:rsid w:val="001161DE"/>
    <w:rsid w:val="001177F1"/>
    <w:rsid w:val="001178D5"/>
    <w:rsid w:val="00117BBC"/>
    <w:rsid w:val="001207A1"/>
    <w:rsid w:val="001213F8"/>
    <w:rsid w:val="001227B3"/>
    <w:rsid w:val="00123139"/>
    <w:rsid w:val="00123BBC"/>
    <w:rsid w:val="00125442"/>
    <w:rsid w:val="00126636"/>
    <w:rsid w:val="001270EC"/>
    <w:rsid w:val="00135BC0"/>
    <w:rsid w:val="0014163D"/>
    <w:rsid w:val="001419AD"/>
    <w:rsid w:val="00145015"/>
    <w:rsid w:val="001520AE"/>
    <w:rsid w:val="00153F4E"/>
    <w:rsid w:val="001569AA"/>
    <w:rsid w:val="00156B8F"/>
    <w:rsid w:val="00156D1E"/>
    <w:rsid w:val="00157948"/>
    <w:rsid w:val="00162B14"/>
    <w:rsid w:val="001664E7"/>
    <w:rsid w:val="00166CC6"/>
    <w:rsid w:val="00170042"/>
    <w:rsid w:val="0017132C"/>
    <w:rsid w:val="00172BF2"/>
    <w:rsid w:val="00174E69"/>
    <w:rsid w:val="00177D9C"/>
    <w:rsid w:val="00180388"/>
    <w:rsid w:val="00181D9A"/>
    <w:rsid w:val="00183E06"/>
    <w:rsid w:val="00184A24"/>
    <w:rsid w:val="00185B15"/>
    <w:rsid w:val="0018663A"/>
    <w:rsid w:val="0019144C"/>
    <w:rsid w:val="0019266A"/>
    <w:rsid w:val="0019583C"/>
    <w:rsid w:val="0019734C"/>
    <w:rsid w:val="001A1B3D"/>
    <w:rsid w:val="001A62E0"/>
    <w:rsid w:val="001B0DE6"/>
    <w:rsid w:val="001B21E2"/>
    <w:rsid w:val="001B422D"/>
    <w:rsid w:val="001B6201"/>
    <w:rsid w:val="001C073B"/>
    <w:rsid w:val="001C0B66"/>
    <w:rsid w:val="001D5B14"/>
    <w:rsid w:val="001E3166"/>
    <w:rsid w:val="001E75D3"/>
    <w:rsid w:val="001E78FB"/>
    <w:rsid w:val="001F51AC"/>
    <w:rsid w:val="001F61BF"/>
    <w:rsid w:val="00203026"/>
    <w:rsid w:val="00203E7B"/>
    <w:rsid w:val="002041A2"/>
    <w:rsid w:val="0021313B"/>
    <w:rsid w:val="00224E7F"/>
    <w:rsid w:val="00230714"/>
    <w:rsid w:val="00230CB7"/>
    <w:rsid w:val="00234801"/>
    <w:rsid w:val="002358EA"/>
    <w:rsid w:val="00245413"/>
    <w:rsid w:val="00247530"/>
    <w:rsid w:val="00253F65"/>
    <w:rsid w:val="00262361"/>
    <w:rsid w:val="00263C06"/>
    <w:rsid w:val="00265565"/>
    <w:rsid w:val="00266AF9"/>
    <w:rsid w:val="002730AF"/>
    <w:rsid w:val="00274464"/>
    <w:rsid w:val="00285263"/>
    <w:rsid w:val="002914D2"/>
    <w:rsid w:val="002927F1"/>
    <w:rsid w:val="00296BDD"/>
    <w:rsid w:val="002972AE"/>
    <w:rsid w:val="002A13DE"/>
    <w:rsid w:val="002A1F74"/>
    <w:rsid w:val="002A60E8"/>
    <w:rsid w:val="002A78DD"/>
    <w:rsid w:val="002B64C2"/>
    <w:rsid w:val="002C3E5E"/>
    <w:rsid w:val="002C714E"/>
    <w:rsid w:val="002D3369"/>
    <w:rsid w:val="002D7996"/>
    <w:rsid w:val="002D79CF"/>
    <w:rsid w:val="002E5ED8"/>
    <w:rsid w:val="002F08B2"/>
    <w:rsid w:val="002F1E19"/>
    <w:rsid w:val="002F39B9"/>
    <w:rsid w:val="002F400F"/>
    <w:rsid w:val="002F5836"/>
    <w:rsid w:val="002F66B4"/>
    <w:rsid w:val="00300B4F"/>
    <w:rsid w:val="00303250"/>
    <w:rsid w:val="0030589E"/>
    <w:rsid w:val="00306C91"/>
    <w:rsid w:val="00307997"/>
    <w:rsid w:val="00310D65"/>
    <w:rsid w:val="003118E9"/>
    <w:rsid w:val="00314FA5"/>
    <w:rsid w:val="0031612E"/>
    <w:rsid w:val="00317229"/>
    <w:rsid w:val="00321DB6"/>
    <w:rsid w:val="00333681"/>
    <w:rsid w:val="003359A5"/>
    <w:rsid w:val="003369BB"/>
    <w:rsid w:val="0034173D"/>
    <w:rsid w:val="00343FB5"/>
    <w:rsid w:val="00344435"/>
    <w:rsid w:val="00346114"/>
    <w:rsid w:val="0035663D"/>
    <w:rsid w:val="00356EC4"/>
    <w:rsid w:val="0036225B"/>
    <w:rsid w:val="00363658"/>
    <w:rsid w:val="00363C50"/>
    <w:rsid w:val="003646FA"/>
    <w:rsid w:val="003743BE"/>
    <w:rsid w:val="00374974"/>
    <w:rsid w:val="00375066"/>
    <w:rsid w:val="003752C6"/>
    <w:rsid w:val="00380D0D"/>
    <w:rsid w:val="003821BA"/>
    <w:rsid w:val="003834F1"/>
    <w:rsid w:val="003838A4"/>
    <w:rsid w:val="00384112"/>
    <w:rsid w:val="003851A2"/>
    <w:rsid w:val="00387669"/>
    <w:rsid w:val="00387C9A"/>
    <w:rsid w:val="003910AC"/>
    <w:rsid w:val="00391E77"/>
    <w:rsid w:val="003921E7"/>
    <w:rsid w:val="00394363"/>
    <w:rsid w:val="00397DAD"/>
    <w:rsid w:val="003A12E3"/>
    <w:rsid w:val="003A2628"/>
    <w:rsid w:val="003A5AB0"/>
    <w:rsid w:val="003B0443"/>
    <w:rsid w:val="003B164D"/>
    <w:rsid w:val="003B2E5A"/>
    <w:rsid w:val="003B72FF"/>
    <w:rsid w:val="003C26FC"/>
    <w:rsid w:val="003D0185"/>
    <w:rsid w:val="003D47BC"/>
    <w:rsid w:val="003D5183"/>
    <w:rsid w:val="003D695B"/>
    <w:rsid w:val="003E0235"/>
    <w:rsid w:val="003E33FB"/>
    <w:rsid w:val="003E3BCE"/>
    <w:rsid w:val="003E40EA"/>
    <w:rsid w:val="003E7EC5"/>
    <w:rsid w:val="003F00F6"/>
    <w:rsid w:val="003F0339"/>
    <w:rsid w:val="003F0AA0"/>
    <w:rsid w:val="003F270A"/>
    <w:rsid w:val="003F32A7"/>
    <w:rsid w:val="003F673D"/>
    <w:rsid w:val="003F7EB0"/>
    <w:rsid w:val="00401153"/>
    <w:rsid w:val="00402727"/>
    <w:rsid w:val="00403C94"/>
    <w:rsid w:val="00404DDF"/>
    <w:rsid w:val="00410C9C"/>
    <w:rsid w:val="0041564B"/>
    <w:rsid w:val="00417489"/>
    <w:rsid w:val="0042433D"/>
    <w:rsid w:val="0043459C"/>
    <w:rsid w:val="00440FE1"/>
    <w:rsid w:val="00444478"/>
    <w:rsid w:val="00446878"/>
    <w:rsid w:val="00450C63"/>
    <w:rsid w:val="0045270C"/>
    <w:rsid w:val="00464C41"/>
    <w:rsid w:val="00464F6C"/>
    <w:rsid w:val="0046575D"/>
    <w:rsid w:val="00466ED3"/>
    <w:rsid w:val="004679DF"/>
    <w:rsid w:val="00467CEB"/>
    <w:rsid w:val="0047123C"/>
    <w:rsid w:val="004713FA"/>
    <w:rsid w:val="00471976"/>
    <w:rsid w:val="00472B2A"/>
    <w:rsid w:val="00472E81"/>
    <w:rsid w:val="004770BE"/>
    <w:rsid w:val="004825F1"/>
    <w:rsid w:val="00485B53"/>
    <w:rsid w:val="00485DF3"/>
    <w:rsid w:val="00486CFA"/>
    <w:rsid w:val="00494981"/>
    <w:rsid w:val="004A2C14"/>
    <w:rsid w:val="004A3582"/>
    <w:rsid w:val="004A55F0"/>
    <w:rsid w:val="004A6498"/>
    <w:rsid w:val="004B1DA2"/>
    <w:rsid w:val="004B459D"/>
    <w:rsid w:val="004B4712"/>
    <w:rsid w:val="004B56DB"/>
    <w:rsid w:val="004B58AE"/>
    <w:rsid w:val="004C1552"/>
    <w:rsid w:val="004C49A9"/>
    <w:rsid w:val="004C57D6"/>
    <w:rsid w:val="004C629D"/>
    <w:rsid w:val="004C660E"/>
    <w:rsid w:val="004D18F8"/>
    <w:rsid w:val="004D19B1"/>
    <w:rsid w:val="004D2BBE"/>
    <w:rsid w:val="004D2FC4"/>
    <w:rsid w:val="004D5159"/>
    <w:rsid w:val="004E1264"/>
    <w:rsid w:val="004E191C"/>
    <w:rsid w:val="004E51CE"/>
    <w:rsid w:val="004E6796"/>
    <w:rsid w:val="004F3F11"/>
    <w:rsid w:val="004F3FA1"/>
    <w:rsid w:val="004F53CD"/>
    <w:rsid w:val="005026EE"/>
    <w:rsid w:val="00503269"/>
    <w:rsid w:val="005035BD"/>
    <w:rsid w:val="00504DF9"/>
    <w:rsid w:val="00507E52"/>
    <w:rsid w:val="00512189"/>
    <w:rsid w:val="00512B78"/>
    <w:rsid w:val="005206D6"/>
    <w:rsid w:val="0052165E"/>
    <w:rsid w:val="0052213A"/>
    <w:rsid w:val="00523C80"/>
    <w:rsid w:val="00524196"/>
    <w:rsid w:val="005265C6"/>
    <w:rsid w:val="00533B64"/>
    <w:rsid w:val="00543728"/>
    <w:rsid w:val="0054380E"/>
    <w:rsid w:val="00544CE2"/>
    <w:rsid w:val="005458B8"/>
    <w:rsid w:val="00547ABE"/>
    <w:rsid w:val="005532F1"/>
    <w:rsid w:val="005557D6"/>
    <w:rsid w:val="00557D2E"/>
    <w:rsid w:val="00557E2B"/>
    <w:rsid w:val="005617D2"/>
    <w:rsid w:val="00561943"/>
    <w:rsid w:val="0056371D"/>
    <w:rsid w:val="00563D68"/>
    <w:rsid w:val="00564D84"/>
    <w:rsid w:val="005715F9"/>
    <w:rsid w:val="0057382C"/>
    <w:rsid w:val="00575B88"/>
    <w:rsid w:val="005763F8"/>
    <w:rsid w:val="00583DCC"/>
    <w:rsid w:val="0058758B"/>
    <w:rsid w:val="005A70BC"/>
    <w:rsid w:val="005A725C"/>
    <w:rsid w:val="005B5B40"/>
    <w:rsid w:val="005B6988"/>
    <w:rsid w:val="005C1498"/>
    <w:rsid w:val="005C287E"/>
    <w:rsid w:val="005C5BFE"/>
    <w:rsid w:val="005C64FD"/>
    <w:rsid w:val="005C6FD3"/>
    <w:rsid w:val="005D15E0"/>
    <w:rsid w:val="005D31FA"/>
    <w:rsid w:val="005D32D5"/>
    <w:rsid w:val="005D38E8"/>
    <w:rsid w:val="005D4645"/>
    <w:rsid w:val="005D7BFD"/>
    <w:rsid w:val="005E0137"/>
    <w:rsid w:val="005E45E8"/>
    <w:rsid w:val="005E5F9F"/>
    <w:rsid w:val="005F027E"/>
    <w:rsid w:val="005F13D5"/>
    <w:rsid w:val="005F48FD"/>
    <w:rsid w:val="00600D4B"/>
    <w:rsid w:val="00601CD6"/>
    <w:rsid w:val="00604379"/>
    <w:rsid w:val="0061341E"/>
    <w:rsid w:val="00615585"/>
    <w:rsid w:val="00620391"/>
    <w:rsid w:val="00622028"/>
    <w:rsid w:val="00631AA1"/>
    <w:rsid w:val="0063343C"/>
    <w:rsid w:val="006344F2"/>
    <w:rsid w:val="0063600D"/>
    <w:rsid w:val="0063699B"/>
    <w:rsid w:val="00640259"/>
    <w:rsid w:val="00646A47"/>
    <w:rsid w:val="0065206D"/>
    <w:rsid w:val="0065278E"/>
    <w:rsid w:val="006562CE"/>
    <w:rsid w:val="00656940"/>
    <w:rsid w:val="00661160"/>
    <w:rsid w:val="00664AB3"/>
    <w:rsid w:val="00665753"/>
    <w:rsid w:val="006711FB"/>
    <w:rsid w:val="00686C04"/>
    <w:rsid w:val="00690F2A"/>
    <w:rsid w:val="006919B8"/>
    <w:rsid w:val="00693E51"/>
    <w:rsid w:val="006972FF"/>
    <w:rsid w:val="006A03DB"/>
    <w:rsid w:val="006A0F25"/>
    <w:rsid w:val="006A2945"/>
    <w:rsid w:val="006A68FF"/>
    <w:rsid w:val="006B3EAC"/>
    <w:rsid w:val="006C2A17"/>
    <w:rsid w:val="006C584E"/>
    <w:rsid w:val="006C7EB5"/>
    <w:rsid w:val="006D0084"/>
    <w:rsid w:val="006D101D"/>
    <w:rsid w:val="006D1572"/>
    <w:rsid w:val="006D67D5"/>
    <w:rsid w:val="006D7E20"/>
    <w:rsid w:val="006E18FF"/>
    <w:rsid w:val="006E1AA5"/>
    <w:rsid w:val="006E4578"/>
    <w:rsid w:val="006E4D4A"/>
    <w:rsid w:val="006E5FE0"/>
    <w:rsid w:val="006F0754"/>
    <w:rsid w:val="006F3C8D"/>
    <w:rsid w:val="00701607"/>
    <w:rsid w:val="0070389E"/>
    <w:rsid w:val="00706BAF"/>
    <w:rsid w:val="00711321"/>
    <w:rsid w:val="0071351F"/>
    <w:rsid w:val="00714A6B"/>
    <w:rsid w:val="007173EF"/>
    <w:rsid w:val="00720A58"/>
    <w:rsid w:val="00721183"/>
    <w:rsid w:val="00721465"/>
    <w:rsid w:val="00721A90"/>
    <w:rsid w:val="00722091"/>
    <w:rsid w:val="00725105"/>
    <w:rsid w:val="00734A8B"/>
    <w:rsid w:val="0073798D"/>
    <w:rsid w:val="007411D6"/>
    <w:rsid w:val="007414C0"/>
    <w:rsid w:val="00742669"/>
    <w:rsid w:val="00745E62"/>
    <w:rsid w:val="00746A75"/>
    <w:rsid w:val="00746DC1"/>
    <w:rsid w:val="00762277"/>
    <w:rsid w:val="00762DBE"/>
    <w:rsid w:val="00764B97"/>
    <w:rsid w:val="00765728"/>
    <w:rsid w:val="00774F08"/>
    <w:rsid w:val="00777929"/>
    <w:rsid w:val="00782234"/>
    <w:rsid w:val="00782569"/>
    <w:rsid w:val="007846DB"/>
    <w:rsid w:val="007867A8"/>
    <w:rsid w:val="007919D8"/>
    <w:rsid w:val="00791D16"/>
    <w:rsid w:val="00797FC0"/>
    <w:rsid w:val="007A0D75"/>
    <w:rsid w:val="007A213B"/>
    <w:rsid w:val="007A2CA6"/>
    <w:rsid w:val="007B2154"/>
    <w:rsid w:val="007B3CD5"/>
    <w:rsid w:val="007B56E2"/>
    <w:rsid w:val="007B6FBB"/>
    <w:rsid w:val="007B79F3"/>
    <w:rsid w:val="007C0347"/>
    <w:rsid w:val="007C079F"/>
    <w:rsid w:val="007C0DC3"/>
    <w:rsid w:val="007C15E7"/>
    <w:rsid w:val="007C30E2"/>
    <w:rsid w:val="007C5ABF"/>
    <w:rsid w:val="007C725F"/>
    <w:rsid w:val="007D240E"/>
    <w:rsid w:val="007D5020"/>
    <w:rsid w:val="007D5F89"/>
    <w:rsid w:val="007D68E7"/>
    <w:rsid w:val="007E781D"/>
    <w:rsid w:val="007F244E"/>
    <w:rsid w:val="007F30F2"/>
    <w:rsid w:val="0080112D"/>
    <w:rsid w:val="00802818"/>
    <w:rsid w:val="0080408D"/>
    <w:rsid w:val="00811301"/>
    <w:rsid w:val="0081189A"/>
    <w:rsid w:val="008138F4"/>
    <w:rsid w:val="008210CE"/>
    <w:rsid w:val="00823919"/>
    <w:rsid w:val="008267EA"/>
    <w:rsid w:val="00830CD7"/>
    <w:rsid w:val="00833C33"/>
    <w:rsid w:val="00847D13"/>
    <w:rsid w:val="0085172C"/>
    <w:rsid w:val="008524A0"/>
    <w:rsid w:val="00853B01"/>
    <w:rsid w:val="0085608F"/>
    <w:rsid w:val="008637BA"/>
    <w:rsid w:val="008653E5"/>
    <w:rsid w:val="008654B1"/>
    <w:rsid w:val="00865D87"/>
    <w:rsid w:val="00867255"/>
    <w:rsid w:val="00872EC0"/>
    <w:rsid w:val="00875430"/>
    <w:rsid w:val="00880ECB"/>
    <w:rsid w:val="00891732"/>
    <w:rsid w:val="008927E2"/>
    <w:rsid w:val="00893CF4"/>
    <w:rsid w:val="0089428C"/>
    <w:rsid w:val="008A1313"/>
    <w:rsid w:val="008A1472"/>
    <w:rsid w:val="008A153A"/>
    <w:rsid w:val="008A35DD"/>
    <w:rsid w:val="008A6B42"/>
    <w:rsid w:val="008A72A3"/>
    <w:rsid w:val="008B37BF"/>
    <w:rsid w:val="008B52BD"/>
    <w:rsid w:val="008B7762"/>
    <w:rsid w:val="008B7ED3"/>
    <w:rsid w:val="008C128C"/>
    <w:rsid w:val="008C33EF"/>
    <w:rsid w:val="008C4A2B"/>
    <w:rsid w:val="008C62DB"/>
    <w:rsid w:val="008C7A3F"/>
    <w:rsid w:val="008D43A4"/>
    <w:rsid w:val="008D55CD"/>
    <w:rsid w:val="008E143F"/>
    <w:rsid w:val="008E2770"/>
    <w:rsid w:val="008E2F7F"/>
    <w:rsid w:val="008E4303"/>
    <w:rsid w:val="008E5A32"/>
    <w:rsid w:val="008F4766"/>
    <w:rsid w:val="008F5658"/>
    <w:rsid w:val="008F5A02"/>
    <w:rsid w:val="00901219"/>
    <w:rsid w:val="00901C88"/>
    <w:rsid w:val="00902CD0"/>
    <w:rsid w:val="009045C5"/>
    <w:rsid w:val="00905784"/>
    <w:rsid w:val="009068F8"/>
    <w:rsid w:val="00911750"/>
    <w:rsid w:val="00914CD1"/>
    <w:rsid w:val="00914DC1"/>
    <w:rsid w:val="00917488"/>
    <w:rsid w:val="00917BE4"/>
    <w:rsid w:val="00921408"/>
    <w:rsid w:val="00926EC1"/>
    <w:rsid w:val="00930CF1"/>
    <w:rsid w:val="00933B66"/>
    <w:rsid w:val="00933BB5"/>
    <w:rsid w:val="00935035"/>
    <w:rsid w:val="00937267"/>
    <w:rsid w:val="00940456"/>
    <w:rsid w:val="00941569"/>
    <w:rsid w:val="009427C8"/>
    <w:rsid w:val="009437EC"/>
    <w:rsid w:val="009439DD"/>
    <w:rsid w:val="00944836"/>
    <w:rsid w:val="00944F77"/>
    <w:rsid w:val="00947C15"/>
    <w:rsid w:val="009516C1"/>
    <w:rsid w:val="00953051"/>
    <w:rsid w:val="00963316"/>
    <w:rsid w:val="009650F9"/>
    <w:rsid w:val="00967629"/>
    <w:rsid w:val="00970B12"/>
    <w:rsid w:val="00974BE3"/>
    <w:rsid w:val="0097518A"/>
    <w:rsid w:val="009807CB"/>
    <w:rsid w:val="00994960"/>
    <w:rsid w:val="00995228"/>
    <w:rsid w:val="00997373"/>
    <w:rsid w:val="00997666"/>
    <w:rsid w:val="009A097B"/>
    <w:rsid w:val="009A62A9"/>
    <w:rsid w:val="009A74AA"/>
    <w:rsid w:val="009B7049"/>
    <w:rsid w:val="009C0018"/>
    <w:rsid w:val="009C4006"/>
    <w:rsid w:val="009C5A92"/>
    <w:rsid w:val="009D3FC5"/>
    <w:rsid w:val="009D4A15"/>
    <w:rsid w:val="009D5839"/>
    <w:rsid w:val="009E6DA0"/>
    <w:rsid w:val="009E7439"/>
    <w:rsid w:val="009E7677"/>
    <w:rsid w:val="009E7D36"/>
    <w:rsid w:val="009F1511"/>
    <w:rsid w:val="009F1577"/>
    <w:rsid w:val="009F1CD9"/>
    <w:rsid w:val="009F30B2"/>
    <w:rsid w:val="009F4266"/>
    <w:rsid w:val="009F5147"/>
    <w:rsid w:val="009F5997"/>
    <w:rsid w:val="00A01924"/>
    <w:rsid w:val="00A020DE"/>
    <w:rsid w:val="00A22509"/>
    <w:rsid w:val="00A23653"/>
    <w:rsid w:val="00A31E64"/>
    <w:rsid w:val="00A327B1"/>
    <w:rsid w:val="00A32A77"/>
    <w:rsid w:val="00A40F79"/>
    <w:rsid w:val="00A46A9D"/>
    <w:rsid w:val="00A47B6F"/>
    <w:rsid w:val="00A47BFB"/>
    <w:rsid w:val="00A51908"/>
    <w:rsid w:val="00A519C4"/>
    <w:rsid w:val="00A52220"/>
    <w:rsid w:val="00A55981"/>
    <w:rsid w:val="00A626AE"/>
    <w:rsid w:val="00A63A07"/>
    <w:rsid w:val="00A67498"/>
    <w:rsid w:val="00A67E83"/>
    <w:rsid w:val="00A7053E"/>
    <w:rsid w:val="00A7120C"/>
    <w:rsid w:val="00A71F7F"/>
    <w:rsid w:val="00A72B8B"/>
    <w:rsid w:val="00A73837"/>
    <w:rsid w:val="00A76DCF"/>
    <w:rsid w:val="00A8105A"/>
    <w:rsid w:val="00A845B0"/>
    <w:rsid w:val="00A85B9C"/>
    <w:rsid w:val="00A85EF2"/>
    <w:rsid w:val="00A9008D"/>
    <w:rsid w:val="00A91579"/>
    <w:rsid w:val="00A932AD"/>
    <w:rsid w:val="00A95D6A"/>
    <w:rsid w:val="00A977E5"/>
    <w:rsid w:val="00AA09E4"/>
    <w:rsid w:val="00AA1535"/>
    <w:rsid w:val="00AA22E9"/>
    <w:rsid w:val="00AA4480"/>
    <w:rsid w:val="00AA5F85"/>
    <w:rsid w:val="00AA6852"/>
    <w:rsid w:val="00AB082B"/>
    <w:rsid w:val="00AB2FE3"/>
    <w:rsid w:val="00AB6D81"/>
    <w:rsid w:val="00AC01B7"/>
    <w:rsid w:val="00AC3356"/>
    <w:rsid w:val="00AC7065"/>
    <w:rsid w:val="00AC7B4D"/>
    <w:rsid w:val="00AD004C"/>
    <w:rsid w:val="00AD46D5"/>
    <w:rsid w:val="00AD6602"/>
    <w:rsid w:val="00AD7871"/>
    <w:rsid w:val="00AE0093"/>
    <w:rsid w:val="00AE42E8"/>
    <w:rsid w:val="00AE775D"/>
    <w:rsid w:val="00AF5725"/>
    <w:rsid w:val="00AF7635"/>
    <w:rsid w:val="00B013D3"/>
    <w:rsid w:val="00B0371D"/>
    <w:rsid w:val="00B057E5"/>
    <w:rsid w:val="00B077DD"/>
    <w:rsid w:val="00B112F2"/>
    <w:rsid w:val="00B124A9"/>
    <w:rsid w:val="00B170A7"/>
    <w:rsid w:val="00B20D6B"/>
    <w:rsid w:val="00B212D6"/>
    <w:rsid w:val="00B21339"/>
    <w:rsid w:val="00B22EAE"/>
    <w:rsid w:val="00B2482B"/>
    <w:rsid w:val="00B24B5A"/>
    <w:rsid w:val="00B24DD0"/>
    <w:rsid w:val="00B25A61"/>
    <w:rsid w:val="00B25D72"/>
    <w:rsid w:val="00B26F11"/>
    <w:rsid w:val="00B32512"/>
    <w:rsid w:val="00B32A4E"/>
    <w:rsid w:val="00B3503C"/>
    <w:rsid w:val="00B378A4"/>
    <w:rsid w:val="00B4201B"/>
    <w:rsid w:val="00B43793"/>
    <w:rsid w:val="00B45B7D"/>
    <w:rsid w:val="00B46540"/>
    <w:rsid w:val="00B50227"/>
    <w:rsid w:val="00B520E0"/>
    <w:rsid w:val="00B5249A"/>
    <w:rsid w:val="00B5310A"/>
    <w:rsid w:val="00B53473"/>
    <w:rsid w:val="00B5552E"/>
    <w:rsid w:val="00B60C32"/>
    <w:rsid w:val="00B61245"/>
    <w:rsid w:val="00B62558"/>
    <w:rsid w:val="00B63B28"/>
    <w:rsid w:val="00B648E0"/>
    <w:rsid w:val="00B6570D"/>
    <w:rsid w:val="00B671C3"/>
    <w:rsid w:val="00B72803"/>
    <w:rsid w:val="00B72956"/>
    <w:rsid w:val="00B86C1B"/>
    <w:rsid w:val="00B91FF6"/>
    <w:rsid w:val="00B9267A"/>
    <w:rsid w:val="00B977B9"/>
    <w:rsid w:val="00B97C62"/>
    <w:rsid w:val="00BA54E4"/>
    <w:rsid w:val="00BA6BEB"/>
    <w:rsid w:val="00BB0C78"/>
    <w:rsid w:val="00BC020D"/>
    <w:rsid w:val="00BC255E"/>
    <w:rsid w:val="00BC7D9C"/>
    <w:rsid w:val="00BD1B8D"/>
    <w:rsid w:val="00BE14C7"/>
    <w:rsid w:val="00BE1A88"/>
    <w:rsid w:val="00BE393B"/>
    <w:rsid w:val="00BE3FE7"/>
    <w:rsid w:val="00BE7B39"/>
    <w:rsid w:val="00BF14E8"/>
    <w:rsid w:val="00BF1FB1"/>
    <w:rsid w:val="00BF4C76"/>
    <w:rsid w:val="00C00AEB"/>
    <w:rsid w:val="00C0239B"/>
    <w:rsid w:val="00C034F6"/>
    <w:rsid w:val="00C035B2"/>
    <w:rsid w:val="00C03AC8"/>
    <w:rsid w:val="00C107C8"/>
    <w:rsid w:val="00C234BB"/>
    <w:rsid w:val="00C23AD8"/>
    <w:rsid w:val="00C27525"/>
    <w:rsid w:val="00C348AC"/>
    <w:rsid w:val="00C34FCF"/>
    <w:rsid w:val="00C41D21"/>
    <w:rsid w:val="00C41E1D"/>
    <w:rsid w:val="00C43385"/>
    <w:rsid w:val="00C46594"/>
    <w:rsid w:val="00C46AE2"/>
    <w:rsid w:val="00C6097A"/>
    <w:rsid w:val="00C67BF4"/>
    <w:rsid w:val="00C71DC7"/>
    <w:rsid w:val="00C72458"/>
    <w:rsid w:val="00C75F73"/>
    <w:rsid w:val="00C7696A"/>
    <w:rsid w:val="00C77542"/>
    <w:rsid w:val="00C83F39"/>
    <w:rsid w:val="00C844D6"/>
    <w:rsid w:val="00C84D26"/>
    <w:rsid w:val="00C87A7F"/>
    <w:rsid w:val="00C91D9C"/>
    <w:rsid w:val="00C946D2"/>
    <w:rsid w:val="00C948D0"/>
    <w:rsid w:val="00C95887"/>
    <w:rsid w:val="00CA27AD"/>
    <w:rsid w:val="00CA36BC"/>
    <w:rsid w:val="00CA6F65"/>
    <w:rsid w:val="00CA7599"/>
    <w:rsid w:val="00CB05C7"/>
    <w:rsid w:val="00CB1126"/>
    <w:rsid w:val="00CB18FD"/>
    <w:rsid w:val="00CB508D"/>
    <w:rsid w:val="00CB5980"/>
    <w:rsid w:val="00CB5C18"/>
    <w:rsid w:val="00CD08D5"/>
    <w:rsid w:val="00CD1F24"/>
    <w:rsid w:val="00CD3BFB"/>
    <w:rsid w:val="00CD4A9C"/>
    <w:rsid w:val="00CD580D"/>
    <w:rsid w:val="00CD6791"/>
    <w:rsid w:val="00CD6E3B"/>
    <w:rsid w:val="00CE5608"/>
    <w:rsid w:val="00CE5E50"/>
    <w:rsid w:val="00CF2370"/>
    <w:rsid w:val="00CF489F"/>
    <w:rsid w:val="00CF516F"/>
    <w:rsid w:val="00CF55C6"/>
    <w:rsid w:val="00CF56B1"/>
    <w:rsid w:val="00CF6059"/>
    <w:rsid w:val="00CF7C98"/>
    <w:rsid w:val="00D0091B"/>
    <w:rsid w:val="00D00DC2"/>
    <w:rsid w:val="00D01CD2"/>
    <w:rsid w:val="00D02705"/>
    <w:rsid w:val="00D052CF"/>
    <w:rsid w:val="00D064B7"/>
    <w:rsid w:val="00D136A6"/>
    <w:rsid w:val="00D16DB7"/>
    <w:rsid w:val="00D2255A"/>
    <w:rsid w:val="00D231BE"/>
    <w:rsid w:val="00D23474"/>
    <w:rsid w:val="00D25E95"/>
    <w:rsid w:val="00D278FC"/>
    <w:rsid w:val="00D34FE7"/>
    <w:rsid w:val="00D40453"/>
    <w:rsid w:val="00D41BC0"/>
    <w:rsid w:val="00D421FA"/>
    <w:rsid w:val="00D470FE"/>
    <w:rsid w:val="00D505DE"/>
    <w:rsid w:val="00D52BCD"/>
    <w:rsid w:val="00D54813"/>
    <w:rsid w:val="00D56628"/>
    <w:rsid w:val="00D656D8"/>
    <w:rsid w:val="00D76E93"/>
    <w:rsid w:val="00D775E0"/>
    <w:rsid w:val="00D8239B"/>
    <w:rsid w:val="00D85F3D"/>
    <w:rsid w:val="00D879AF"/>
    <w:rsid w:val="00D92AE5"/>
    <w:rsid w:val="00D94354"/>
    <w:rsid w:val="00D9503D"/>
    <w:rsid w:val="00D95781"/>
    <w:rsid w:val="00DA036B"/>
    <w:rsid w:val="00DA0421"/>
    <w:rsid w:val="00DA04EF"/>
    <w:rsid w:val="00DA165A"/>
    <w:rsid w:val="00DA3929"/>
    <w:rsid w:val="00DA3C03"/>
    <w:rsid w:val="00DA5549"/>
    <w:rsid w:val="00DA6132"/>
    <w:rsid w:val="00DA6666"/>
    <w:rsid w:val="00DA7188"/>
    <w:rsid w:val="00DA7698"/>
    <w:rsid w:val="00DC5C5D"/>
    <w:rsid w:val="00DC772B"/>
    <w:rsid w:val="00DD0326"/>
    <w:rsid w:val="00DD1717"/>
    <w:rsid w:val="00DD17E8"/>
    <w:rsid w:val="00DD30C0"/>
    <w:rsid w:val="00DD591A"/>
    <w:rsid w:val="00DE0E76"/>
    <w:rsid w:val="00DE3EC2"/>
    <w:rsid w:val="00DE4A88"/>
    <w:rsid w:val="00DE719A"/>
    <w:rsid w:val="00DF04EB"/>
    <w:rsid w:val="00DF34E6"/>
    <w:rsid w:val="00DF3C69"/>
    <w:rsid w:val="00DF7B78"/>
    <w:rsid w:val="00E00D83"/>
    <w:rsid w:val="00E04525"/>
    <w:rsid w:val="00E051FD"/>
    <w:rsid w:val="00E05AF1"/>
    <w:rsid w:val="00E0663F"/>
    <w:rsid w:val="00E13540"/>
    <w:rsid w:val="00E13E82"/>
    <w:rsid w:val="00E16DF9"/>
    <w:rsid w:val="00E2068B"/>
    <w:rsid w:val="00E23419"/>
    <w:rsid w:val="00E257E0"/>
    <w:rsid w:val="00E26EE9"/>
    <w:rsid w:val="00E30BAD"/>
    <w:rsid w:val="00E30F2D"/>
    <w:rsid w:val="00E32C43"/>
    <w:rsid w:val="00E33E33"/>
    <w:rsid w:val="00E40568"/>
    <w:rsid w:val="00E41A30"/>
    <w:rsid w:val="00E47221"/>
    <w:rsid w:val="00E51DD5"/>
    <w:rsid w:val="00E52786"/>
    <w:rsid w:val="00E5445B"/>
    <w:rsid w:val="00E55FB0"/>
    <w:rsid w:val="00E60942"/>
    <w:rsid w:val="00E61979"/>
    <w:rsid w:val="00E62E46"/>
    <w:rsid w:val="00E7234D"/>
    <w:rsid w:val="00E73BC2"/>
    <w:rsid w:val="00E742E0"/>
    <w:rsid w:val="00E764EC"/>
    <w:rsid w:val="00E821D5"/>
    <w:rsid w:val="00E83653"/>
    <w:rsid w:val="00E83817"/>
    <w:rsid w:val="00E84244"/>
    <w:rsid w:val="00E87135"/>
    <w:rsid w:val="00E9126D"/>
    <w:rsid w:val="00E91435"/>
    <w:rsid w:val="00EA3054"/>
    <w:rsid w:val="00EA70F7"/>
    <w:rsid w:val="00EB0122"/>
    <w:rsid w:val="00EB0186"/>
    <w:rsid w:val="00EB03CA"/>
    <w:rsid w:val="00EB2A6A"/>
    <w:rsid w:val="00EC034C"/>
    <w:rsid w:val="00EC17D9"/>
    <w:rsid w:val="00EC377E"/>
    <w:rsid w:val="00EC793B"/>
    <w:rsid w:val="00ED0FF6"/>
    <w:rsid w:val="00ED2394"/>
    <w:rsid w:val="00ED5207"/>
    <w:rsid w:val="00ED6567"/>
    <w:rsid w:val="00ED6597"/>
    <w:rsid w:val="00ED6D5D"/>
    <w:rsid w:val="00ED7F91"/>
    <w:rsid w:val="00EE6139"/>
    <w:rsid w:val="00EF1AA1"/>
    <w:rsid w:val="00EF3F32"/>
    <w:rsid w:val="00EF41A6"/>
    <w:rsid w:val="00EF49E7"/>
    <w:rsid w:val="00F03B1F"/>
    <w:rsid w:val="00F03FDF"/>
    <w:rsid w:val="00F0773A"/>
    <w:rsid w:val="00F10BEB"/>
    <w:rsid w:val="00F126B7"/>
    <w:rsid w:val="00F14B59"/>
    <w:rsid w:val="00F15B85"/>
    <w:rsid w:val="00F1690C"/>
    <w:rsid w:val="00F205CF"/>
    <w:rsid w:val="00F26CDB"/>
    <w:rsid w:val="00F30719"/>
    <w:rsid w:val="00F3168F"/>
    <w:rsid w:val="00F35B63"/>
    <w:rsid w:val="00F3604C"/>
    <w:rsid w:val="00F36B3E"/>
    <w:rsid w:val="00F37170"/>
    <w:rsid w:val="00F37CD2"/>
    <w:rsid w:val="00F37DC5"/>
    <w:rsid w:val="00F43E5E"/>
    <w:rsid w:val="00F46F73"/>
    <w:rsid w:val="00F4706C"/>
    <w:rsid w:val="00F51B27"/>
    <w:rsid w:val="00F52675"/>
    <w:rsid w:val="00F54B45"/>
    <w:rsid w:val="00F56E21"/>
    <w:rsid w:val="00F61722"/>
    <w:rsid w:val="00F63DD1"/>
    <w:rsid w:val="00F6605B"/>
    <w:rsid w:val="00F70DA0"/>
    <w:rsid w:val="00F71D2F"/>
    <w:rsid w:val="00F75C3B"/>
    <w:rsid w:val="00F75E57"/>
    <w:rsid w:val="00F83A2A"/>
    <w:rsid w:val="00F8430A"/>
    <w:rsid w:val="00F90A0B"/>
    <w:rsid w:val="00F91213"/>
    <w:rsid w:val="00F92EC0"/>
    <w:rsid w:val="00F95487"/>
    <w:rsid w:val="00F95594"/>
    <w:rsid w:val="00F9748A"/>
    <w:rsid w:val="00F978A4"/>
    <w:rsid w:val="00F97ADD"/>
    <w:rsid w:val="00FA0417"/>
    <w:rsid w:val="00FA09D2"/>
    <w:rsid w:val="00FA0FF2"/>
    <w:rsid w:val="00FA1D2B"/>
    <w:rsid w:val="00FA3AE6"/>
    <w:rsid w:val="00FB4EB1"/>
    <w:rsid w:val="00FB5986"/>
    <w:rsid w:val="00FB7B5E"/>
    <w:rsid w:val="00FC6CB0"/>
    <w:rsid w:val="00FC7769"/>
    <w:rsid w:val="00FD1465"/>
    <w:rsid w:val="00FD3220"/>
    <w:rsid w:val="00FD5028"/>
    <w:rsid w:val="00FD633C"/>
    <w:rsid w:val="00FE1C8A"/>
    <w:rsid w:val="00FE2F34"/>
    <w:rsid w:val="00FE352D"/>
    <w:rsid w:val="00FF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6E7E0546"/>
  <w15:docId w15:val="{B26B6830-8999-43FE-A945-F96E8449A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autoRedefine/>
    <w:qFormat/>
    <w:rsid w:val="00156B8F"/>
    <w:pPr>
      <w:autoSpaceDE w:val="0"/>
      <w:autoSpaceDN w:val="0"/>
      <w:adjustRightInd w:val="0"/>
      <w:jc w:val="center"/>
    </w:pPr>
    <w:rPr>
      <w:rFonts w:ascii="Arial" w:hAnsi="Arial" w:cs="Arial"/>
      <w:sz w:val="16"/>
      <w:szCs w:val="16"/>
    </w:rPr>
  </w:style>
  <w:style w:type="paragraph" w:styleId="Nagwek1">
    <w:name w:val="heading 1"/>
    <w:basedOn w:val="Normalny"/>
    <w:next w:val="Tekstpodstawowywcity"/>
    <w:autoRedefine/>
    <w:qFormat/>
    <w:rsid w:val="008D55CD"/>
    <w:pPr>
      <w:keepNext/>
      <w:numPr>
        <w:numId w:val="1"/>
      </w:numPr>
      <w:suppressAutoHyphens/>
      <w:spacing w:before="640" w:after="640"/>
      <w:outlineLvl w:val="0"/>
    </w:pPr>
    <w:rPr>
      <w:b/>
      <w:sz w:val="32"/>
    </w:rPr>
  </w:style>
  <w:style w:type="paragraph" w:styleId="Nagwek2">
    <w:name w:val="heading 2"/>
    <w:basedOn w:val="Normalny"/>
    <w:next w:val="Tekstpodstawowywcity"/>
    <w:autoRedefine/>
    <w:qFormat/>
    <w:rsid w:val="00BE393B"/>
    <w:pPr>
      <w:widowControl w:val="0"/>
      <w:numPr>
        <w:ilvl w:val="1"/>
        <w:numId w:val="1"/>
      </w:numPr>
      <w:spacing w:before="480" w:after="480"/>
      <w:outlineLvl w:val="1"/>
    </w:pPr>
    <w:rPr>
      <w:b/>
      <w:snapToGrid w:val="0"/>
      <w:sz w:val="28"/>
      <w:szCs w:val="20"/>
    </w:rPr>
  </w:style>
  <w:style w:type="paragraph" w:styleId="Nagwek3">
    <w:name w:val="heading 3"/>
    <w:basedOn w:val="Normalny"/>
    <w:next w:val="Tekstpodstawowywcity"/>
    <w:autoRedefine/>
    <w:qFormat/>
    <w:rsid w:val="002A60E8"/>
    <w:pPr>
      <w:numPr>
        <w:ilvl w:val="2"/>
        <w:numId w:val="1"/>
      </w:numPr>
      <w:tabs>
        <w:tab w:val="left" w:pos="1843"/>
      </w:tabs>
      <w:spacing w:before="240" w:after="240"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Tekstpodstawowywcity"/>
    <w:autoRedefine/>
    <w:qFormat/>
    <w:rsid w:val="008D55CD"/>
    <w:pPr>
      <w:keepNext/>
      <w:numPr>
        <w:ilvl w:val="3"/>
        <w:numId w:val="1"/>
      </w:numPr>
      <w:spacing w:before="360" w:after="360"/>
      <w:ind w:left="1304" w:hanging="595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8D55CD"/>
    <w:pPr>
      <w:keepNext/>
      <w:numPr>
        <w:ilvl w:val="4"/>
        <w:numId w:val="1"/>
      </w:numPr>
      <w:spacing w:line="360" w:lineRule="auto"/>
      <w:outlineLvl w:val="4"/>
    </w:pPr>
    <w:rPr>
      <w:szCs w:val="20"/>
    </w:rPr>
  </w:style>
  <w:style w:type="paragraph" w:styleId="Nagwek6">
    <w:name w:val="heading 6"/>
    <w:basedOn w:val="Normalny"/>
    <w:next w:val="Normalny"/>
    <w:qFormat/>
    <w:rsid w:val="008D55CD"/>
    <w:pPr>
      <w:numPr>
        <w:ilvl w:val="5"/>
        <w:numId w:val="1"/>
      </w:numPr>
      <w:spacing w:before="240" w:after="240"/>
      <w:outlineLvl w:val="5"/>
    </w:pPr>
    <w:rPr>
      <w:szCs w:val="20"/>
    </w:rPr>
  </w:style>
  <w:style w:type="paragraph" w:styleId="Nagwek7">
    <w:name w:val="heading 7"/>
    <w:basedOn w:val="Normalny"/>
    <w:next w:val="Normalny"/>
    <w:qFormat/>
    <w:rsid w:val="008D55CD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Nagwek8">
    <w:name w:val="heading 8"/>
    <w:basedOn w:val="Normalny"/>
    <w:next w:val="Normalny"/>
    <w:qFormat/>
    <w:rsid w:val="008D55CD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qFormat/>
    <w:rsid w:val="008D55CD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aliases w:val="Tekst podstawowy wcięty Znak"/>
    <w:basedOn w:val="Normalny"/>
    <w:rsid w:val="008D55CD"/>
    <w:pPr>
      <w:spacing w:line="360" w:lineRule="auto"/>
      <w:ind w:firstLine="709"/>
      <w:jc w:val="both"/>
    </w:pPr>
    <w:rPr>
      <w:sz w:val="22"/>
      <w:szCs w:val="20"/>
    </w:rPr>
  </w:style>
  <w:style w:type="character" w:styleId="Numerstrony">
    <w:name w:val="page number"/>
    <w:rsid w:val="008D55CD"/>
    <w:rPr>
      <w:rFonts w:ascii="Arial" w:hAnsi="Arial"/>
      <w:sz w:val="20"/>
    </w:rPr>
  </w:style>
  <w:style w:type="paragraph" w:customStyle="1" w:styleId="Spiszawartoci-nagwek">
    <w:name w:val="Spis zawartości - nagłówek"/>
    <w:basedOn w:val="Normalny"/>
    <w:autoRedefine/>
    <w:rsid w:val="008D55CD"/>
    <w:rPr>
      <w:bCs/>
      <w:szCs w:val="20"/>
    </w:rPr>
  </w:style>
  <w:style w:type="paragraph" w:styleId="Spistreci1">
    <w:name w:val="toc 1"/>
    <w:basedOn w:val="Normalny"/>
    <w:next w:val="Normalny"/>
    <w:autoRedefine/>
    <w:semiHidden/>
    <w:rsid w:val="008D55CD"/>
    <w:pPr>
      <w:spacing w:before="120" w:after="120"/>
      <w:ind w:left="709" w:hanging="709"/>
    </w:pPr>
    <w:rPr>
      <w:b/>
      <w:bCs/>
      <w:noProof/>
      <w:sz w:val="22"/>
      <w:szCs w:val="32"/>
    </w:rPr>
  </w:style>
  <w:style w:type="paragraph" w:styleId="Spistreci2">
    <w:name w:val="toc 2"/>
    <w:basedOn w:val="Normalny"/>
    <w:next w:val="Normalny"/>
    <w:autoRedefine/>
    <w:semiHidden/>
    <w:rsid w:val="008D55CD"/>
    <w:pPr>
      <w:spacing w:before="60" w:after="60"/>
      <w:ind w:left="947" w:hanging="709"/>
    </w:pPr>
    <w:rPr>
      <w:noProof/>
      <w:szCs w:val="28"/>
    </w:rPr>
  </w:style>
  <w:style w:type="paragraph" w:styleId="Spistreci3">
    <w:name w:val="toc 3"/>
    <w:basedOn w:val="Normalny"/>
    <w:next w:val="Normalny"/>
    <w:autoRedefine/>
    <w:semiHidden/>
    <w:rsid w:val="008D55CD"/>
    <w:pPr>
      <w:spacing w:before="60" w:after="60"/>
      <w:ind w:left="947" w:hanging="709"/>
    </w:pPr>
    <w:rPr>
      <w:iCs/>
      <w:noProof/>
      <w:szCs w:val="28"/>
    </w:rPr>
  </w:style>
  <w:style w:type="paragraph" w:styleId="Spistreci4">
    <w:name w:val="toc 4"/>
    <w:basedOn w:val="Normalny"/>
    <w:next w:val="Normalny"/>
    <w:autoRedefine/>
    <w:semiHidden/>
    <w:rsid w:val="008D55CD"/>
    <w:pPr>
      <w:ind w:left="720"/>
    </w:pPr>
    <w:rPr>
      <w:noProof/>
      <w:szCs w:val="28"/>
    </w:rPr>
  </w:style>
  <w:style w:type="paragraph" w:styleId="Spistreci5">
    <w:name w:val="toc 5"/>
    <w:basedOn w:val="Normalny"/>
    <w:next w:val="Normalny"/>
    <w:autoRedefine/>
    <w:semiHidden/>
    <w:rsid w:val="008D55CD"/>
    <w:pPr>
      <w:ind w:left="960"/>
    </w:pPr>
    <w:rPr>
      <w:szCs w:val="21"/>
    </w:rPr>
  </w:style>
  <w:style w:type="paragraph" w:styleId="Spistreci6">
    <w:name w:val="toc 6"/>
    <w:basedOn w:val="Normalny"/>
    <w:next w:val="Normalny"/>
    <w:autoRedefine/>
    <w:semiHidden/>
    <w:rsid w:val="008D55CD"/>
    <w:pPr>
      <w:ind w:left="1200"/>
    </w:pPr>
    <w:rPr>
      <w:szCs w:val="21"/>
    </w:rPr>
  </w:style>
  <w:style w:type="paragraph" w:styleId="Spistreci7">
    <w:name w:val="toc 7"/>
    <w:basedOn w:val="Normalny"/>
    <w:next w:val="Normalny"/>
    <w:autoRedefine/>
    <w:semiHidden/>
    <w:rsid w:val="008D55CD"/>
    <w:pPr>
      <w:ind w:left="1440"/>
    </w:pPr>
    <w:rPr>
      <w:szCs w:val="21"/>
    </w:rPr>
  </w:style>
  <w:style w:type="paragraph" w:styleId="Spistreci8">
    <w:name w:val="toc 8"/>
    <w:basedOn w:val="Normalny"/>
    <w:next w:val="Normalny"/>
    <w:autoRedefine/>
    <w:semiHidden/>
    <w:rsid w:val="008D55CD"/>
    <w:pPr>
      <w:ind w:left="1680"/>
    </w:pPr>
    <w:rPr>
      <w:szCs w:val="21"/>
    </w:rPr>
  </w:style>
  <w:style w:type="paragraph" w:styleId="Spistreci9">
    <w:name w:val="toc 9"/>
    <w:basedOn w:val="Normalny"/>
    <w:next w:val="Normalny"/>
    <w:autoRedefine/>
    <w:semiHidden/>
    <w:rsid w:val="008D55CD"/>
    <w:pPr>
      <w:ind w:left="1920"/>
    </w:pPr>
    <w:rPr>
      <w:szCs w:val="21"/>
    </w:rPr>
  </w:style>
  <w:style w:type="paragraph" w:styleId="Stopka">
    <w:name w:val="footer"/>
    <w:basedOn w:val="Normalny"/>
    <w:link w:val="StopkaZnak"/>
    <w:rsid w:val="008D55CD"/>
    <w:pPr>
      <w:tabs>
        <w:tab w:val="center" w:pos="4536"/>
        <w:tab w:val="right" w:pos="9072"/>
      </w:tabs>
    </w:pPr>
    <w:rPr>
      <w:szCs w:val="20"/>
    </w:rPr>
  </w:style>
  <w:style w:type="paragraph" w:customStyle="1" w:styleId="Tabela1">
    <w:name w:val="Tabela 1"/>
    <w:basedOn w:val="Normalny"/>
    <w:next w:val="Normalny"/>
    <w:autoRedefine/>
    <w:rsid w:val="008D55CD"/>
    <w:rPr>
      <w:b/>
      <w:bCs/>
      <w:sz w:val="22"/>
    </w:rPr>
  </w:style>
  <w:style w:type="paragraph" w:customStyle="1" w:styleId="Tabela2">
    <w:name w:val="Tabela 2"/>
    <w:basedOn w:val="Normalny"/>
    <w:autoRedefine/>
    <w:rsid w:val="00995228"/>
    <w:rPr>
      <w:sz w:val="22"/>
    </w:rPr>
  </w:style>
  <w:style w:type="paragraph" w:styleId="Tekstpodstawowy">
    <w:name w:val="Body Text"/>
    <w:aliases w:val="Tekst podstawowy Znak"/>
    <w:basedOn w:val="Normalny"/>
    <w:autoRedefine/>
    <w:rsid w:val="000E003E"/>
    <w:pPr>
      <w:spacing w:line="360" w:lineRule="auto"/>
    </w:pPr>
    <w:rPr>
      <w:szCs w:val="20"/>
    </w:rPr>
  </w:style>
  <w:style w:type="paragraph" w:styleId="Nagwek">
    <w:name w:val="header"/>
    <w:aliases w:val="Nagłówek tabeli,Nagłówek strony"/>
    <w:basedOn w:val="Normalny"/>
    <w:link w:val="NagwekZnak"/>
    <w:autoRedefine/>
    <w:rsid w:val="00FA0FF2"/>
  </w:style>
  <w:style w:type="character" w:styleId="Hipercze">
    <w:name w:val="Hyperlink"/>
    <w:rsid w:val="008D55CD"/>
    <w:rPr>
      <w:color w:val="0000FF"/>
      <w:u w:val="single"/>
    </w:rPr>
  </w:style>
  <w:style w:type="paragraph" w:customStyle="1" w:styleId="inv1">
    <w:name w:val="inv_1"/>
    <w:next w:val="Normalny"/>
    <w:rsid w:val="008D55CD"/>
    <w:pPr>
      <w:numPr>
        <w:numId w:val="3"/>
      </w:numPr>
      <w:tabs>
        <w:tab w:val="clear" w:pos="2084"/>
        <w:tab w:val="left" w:pos="0"/>
      </w:tabs>
      <w:spacing w:before="240" w:after="240"/>
      <w:ind w:left="1361" w:hanging="357"/>
      <w:outlineLvl w:val="0"/>
    </w:pPr>
    <w:rPr>
      <w:b/>
      <w:sz w:val="28"/>
    </w:rPr>
  </w:style>
  <w:style w:type="paragraph" w:customStyle="1" w:styleId="Wypunktowany">
    <w:name w:val="Wypunktowany"/>
    <w:basedOn w:val="Normalny"/>
    <w:autoRedefine/>
    <w:rsid w:val="008D55CD"/>
    <w:pPr>
      <w:numPr>
        <w:numId w:val="2"/>
      </w:numPr>
      <w:ind w:left="1066" w:firstLine="0"/>
    </w:pPr>
  </w:style>
  <w:style w:type="paragraph" w:customStyle="1" w:styleId="inv2">
    <w:name w:val="inv_2"/>
    <w:next w:val="Normalny"/>
    <w:rsid w:val="008D55CD"/>
    <w:pPr>
      <w:keepNext/>
      <w:numPr>
        <w:ilvl w:val="1"/>
        <w:numId w:val="3"/>
      </w:numPr>
      <w:tabs>
        <w:tab w:val="clear" w:pos="2516"/>
        <w:tab w:val="left" w:pos="0"/>
      </w:tabs>
      <w:spacing w:before="120" w:after="120"/>
      <w:ind w:left="1491" w:hanging="357"/>
      <w:outlineLvl w:val="1"/>
    </w:pPr>
    <w:rPr>
      <w:b/>
      <w:bCs/>
      <w:sz w:val="26"/>
      <w:szCs w:val="24"/>
    </w:rPr>
  </w:style>
  <w:style w:type="paragraph" w:customStyle="1" w:styleId="inv3">
    <w:name w:val="inv_3"/>
    <w:next w:val="Normalny"/>
    <w:rsid w:val="008D55CD"/>
    <w:pPr>
      <w:keepNext/>
      <w:numPr>
        <w:ilvl w:val="2"/>
        <w:numId w:val="3"/>
      </w:numPr>
      <w:tabs>
        <w:tab w:val="clear" w:pos="3164"/>
        <w:tab w:val="left" w:pos="0"/>
      </w:tabs>
      <w:spacing w:before="120" w:after="120"/>
      <w:ind w:left="1775" w:hanging="357"/>
      <w:outlineLvl w:val="2"/>
    </w:pPr>
    <w:rPr>
      <w:b/>
      <w:bCs/>
      <w:sz w:val="24"/>
      <w:szCs w:val="24"/>
    </w:rPr>
  </w:style>
  <w:style w:type="paragraph" w:customStyle="1" w:styleId="inv0">
    <w:name w:val="inv_0"/>
    <w:basedOn w:val="Normalny"/>
    <w:rsid w:val="008D55CD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invtytu">
    <w:name w:val="inv_tytuł"/>
    <w:rsid w:val="008D55CD"/>
    <w:pPr>
      <w:spacing w:before="240" w:after="360"/>
      <w:jc w:val="center"/>
    </w:pPr>
    <w:rPr>
      <w:b/>
      <w:sz w:val="32"/>
      <w:u w:val="single"/>
    </w:rPr>
  </w:style>
  <w:style w:type="paragraph" w:styleId="Tekstpodstawowywcity3">
    <w:name w:val="Body Text Indent 3"/>
    <w:basedOn w:val="Normalny"/>
    <w:rsid w:val="008D55CD"/>
    <w:pPr>
      <w:spacing w:line="360" w:lineRule="auto"/>
      <w:ind w:left="284"/>
    </w:pPr>
    <w:rPr>
      <w:rFonts w:ascii="Times New Roman" w:hAnsi="Times New Roman"/>
      <w:sz w:val="24"/>
      <w:szCs w:val="20"/>
    </w:rPr>
  </w:style>
  <w:style w:type="paragraph" w:styleId="Tekstpodstawowy3">
    <w:name w:val="Body Text 3"/>
    <w:basedOn w:val="Normalny"/>
    <w:rsid w:val="008D55CD"/>
    <w:pPr>
      <w:spacing w:line="360" w:lineRule="auto"/>
      <w:jc w:val="both"/>
    </w:pPr>
    <w:rPr>
      <w:rFonts w:ascii="Times New Roman" w:hAnsi="Times New Roman"/>
      <w:b/>
      <w:sz w:val="24"/>
      <w:szCs w:val="20"/>
    </w:rPr>
  </w:style>
  <w:style w:type="paragraph" w:styleId="Tytu">
    <w:name w:val="Title"/>
    <w:basedOn w:val="Normalny"/>
    <w:qFormat/>
    <w:rsid w:val="008D55CD"/>
    <w:pPr>
      <w:spacing w:line="360" w:lineRule="auto"/>
    </w:pPr>
    <w:rPr>
      <w:rFonts w:ascii="Times New Roman" w:hAnsi="Times New Roman"/>
      <w:b/>
      <w:sz w:val="32"/>
      <w:szCs w:val="20"/>
    </w:rPr>
  </w:style>
  <w:style w:type="paragraph" w:styleId="Listapunktowana">
    <w:name w:val="List Bullet"/>
    <w:basedOn w:val="Normalny"/>
    <w:autoRedefine/>
    <w:rsid w:val="00C41E1D"/>
  </w:style>
  <w:style w:type="paragraph" w:styleId="Listapunktowana2">
    <w:name w:val="List Bullet 2"/>
    <w:basedOn w:val="Normalny"/>
    <w:autoRedefine/>
    <w:rsid w:val="008D55CD"/>
    <w:pPr>
      <w:tabs>
        <w:tab w:val="num" w:pos="360"/>
        <w:tab w:val="num" w:pos="397"/>
      </w:tabs>
      <w:spacing w:line="360" w:lineRule="auto"/>
      <w:ind w:left="397" w:hanging="397"/>
      <w:jc w:val="both"/>
    </w:pPr>
    <w:rPr>
      <w:rFonts w:ascii="Times New Roman" w:hAnsi="Times New Roman"/>
      <w:sz w:val="24"/>
      <w:szCs w:val="20"/>
    </w:rPr>
  </w:style>
  <w:style w:type="paragraph" w:styleId="Tekstpodstawowy2">
    <w:name w:val="Body Text 2"/>
    <w:basedOn w:val="Normalny"/>
    <w:rsid w:val="008D55CD"/>
    <w:pPr>
      <w:spacing w:line="360" w:lineRule="auto"/>
    </w:pPr>
    <w:rPr>
      <w:rFonts w:ascii="Times New Roman" w:hAnsi="Times New Roman"/>
      <w:b/>
      <w:bCs/>
      <w:sz w:val="28"/>
      <w:szCs w:val="20"/>
    </w:rPr>
  </w:style>
  <w:style w:type="paragraph" w:styleId="Tekstprzypisudolnego">
    <w:name w:val="footnote text"/>
    <w:basedOn w:val="Normalny"/>
    <w:semiHidden/>
    <w:rsid w:val="008D55CD"/>
    <w:pPr>
      <w:spacing w:line="360" w:lineRule="auto"/>
    </w:pPr>
    <w:rPr>
      <w:rFonts w:ascii="Times New Roman" w:hAnsi="Times New Roman"/>
      <w:szCs w:val="20"/>
    </w:rPr>
  </w:style>
  <w:style w:type="character" w:styleId="UyteHipercze">
    <w:name w:val="FollowedHyperlink"/>
    <w:rsid w:val="008D55CD"/>
    <w:rPr>
      <w:color w:val="800080"/>
      <w:u w:val="single"/>
    </w:rPr>
  </w:style>
  <w:style w:type="paragraph" w:styleId="Tekstpodstawowywcity2">
    <w:name w:val="Body Text Indent 2"/>
    <w:basedOn w:val="Normalny"/>
    <w:rsid w:val="008D55CD"/>
    <w:pPr>
      <w:ind w:firstLine="709"/>
    </w:pPr>
    <w:rPr>
      <w:rFonts w:ascii="Times New Roman" w:hAnsi="Times New Roman"/>
      <w:sz w:val="24"/>
    </w:rPr>
  </w:style>
  <w:style w:type="paragraph" w:customStyle="1" w:styleId="Wyliczanie1">
    <w:name w:val="Wyliczanie 1"/>
    <w:rsid w:val="008D55CD"/>
    <w:pPr>
      <w:numPr>
        <w:numId w:val="4"/>
      </w:numPr>
      <w:tabs>
        <w:tab w:val="num" w:pos="142"/>
      </w:tabs>
      <w:ind w:left="142" w:hanging="284"/>
    </w:pPr>
    <w:rPr>
      <w:color w:val="000000"/>
      <w:sz w:val="24"/>
    </w:rPr>
  </w:style>
  <w:style w:type="paragraph" w:customStyle="1" w:styleId="Etykietadokumentu">
    <w:name w:val="Etykieta dokumentu"/>
    <w:basedOn w:val="Normalny"/>
    <w:rsid w:val="008D55CD"/>
    <w:pPr>
      <w:keepNext/>
      <w:keepLines/>
      <w:spacing w:before="400" w:after="120" w:line="240" w:lineRule="atLeast"/>
    </w:pPr>
    <w:rPr>
      <w:rFonts w:ascii="Arial Black" w:hAnsi="Arial Black"/>
      <w:spacing w:val="-100"/>
      <w:kern w:val="28"/>
      <w:sz w:val="108"/>
      <w:szCs w:val="20"/>
      <w:lang w:eastAsia="en-US"/>
    </w:rPr>
  </w:style>
  <w:style w:type="paragraph" w:customStyle="1" w:styleId="Nagwek2-Tekst">
    <w:name w:val="Nagłówek2-Tekst"/>
    <w:basedOn w:val="Nagwek4"/>
    <w:rsid w:val="008D55CD"/>
    <w:pPr>
      <w:numPr>
        <w:ilvl w:val="0"/>
        <w:numId w:val="0"/>
      </w:numPr>
      <w:spacing w:before="0" w:after="0" w:line="360" w:lineRule="auto"/>
      <w:ind w:left="425"/>
      <w:jc w:val="both"/>
    </w:pPr>
    <w:rPr>
      <w:rFonts w:ascii="Times New Roman" w:hAnsi="Times New Roman"/>
      <w:smallCaps/>
      <w:sz w:val="24"/>
    </w:rPr>
  </w:style>
  <w:style w:type="paragraph" w:customStyle="1" w:styleId="Numerporzdkowy">
    <w:name w:val="Numer porządkowy"/>
    <w:basedOn w:val="Nagwek"/>
    <w:autoRedefine/>
    <w:rsid w:val="008D55CD"/>
    <w:pPr>
      <w:numPr>
        <w:numId w:val="5"/>
      </w:numPr>
      <w:ind w:left="284"/>
    </w:pPr>
    <w:rPr>
      <w:sz w:val="19"/>
      <w:szCs w:val="19"/>
    </w:rPr>
  </w:style>
  <w:style w:type="paragraph" w:customStyle="1" w:styleId="Styl1">
    <w:name w:val="Styl1"/>
    <w:basedOn w:val="Listapunktowana"/>
    <w:rsid w:val="008D55CD"/>
    <w:pPr>
      <w:numPr>
        <w:numId w:val="7"/>
      </w:numPr>
    </w:pPr>
  </w:style>
  <w:style w:type="paragraph" w:customStyle="1" w:styleId="xl32">
    <w:name w:val="xl32"/>
    <w:basedOn w:val="Normalny"/>
    <w:rsid w:val="00BE393B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33">
    <w:name w:val="xl33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34">
    <w:name w:val="xl34"/>
    <w:basedOn w:val="Normalny"/>
    <w:rsid w:val="00BE39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35">
    <w:name w:val="xl35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36">
    <w:name w:val="xl36"/>
    <w:basedOn w:val="Normalny"/>
    <w:rsid w:val="00BE39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37">
    <w:name w:val="xl37"/>
    <w:basedOn w:val="Normalny"/>
    <w:rsid w:val="00BE39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38">
    <w:name w:val="xl38"/>
    <w:basedOn w:val="Normalny"/>
    <w:rsid w:val="00BE393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39">
    <w:name w:val="xl39"/>
    <w:basedOn w:val="Normalny"/>
    <w:rsid w:val="00BE39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</w:rPr>
  </w:style>
  <w:style w:type="paragraph" w:customStyle="1" w:styleId="xl40">
    <w:name w:val="xl40"/>
    <w:basedOn w:val="Normalny"/>
    <w:rsid w:val="00BE393B"/>
    <w:pPr>
      <w:spacing w:before="100" w:beforeAutospacing="1" w:after="100" w:afterAutospacing="1"/>
    </w:pPr>
    <w:rPr>
      <w:b/>
      <w:bCs/>
      <w:sz w:val="24"/>
    </w:rPr>
  </w:style>
  <w:style w:type="paragraph" w:customStyle="1" w:styleId="xl42">
    <w:name w:val="xl42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43">
    <w:name w:val="xl43"/>
    <w:basedOn w:val="Normalny"/>
    <w:rsid w:val="00BE393B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</w:rPr>
  </w:style>
  <w:style w:type="paragraph" w:customStyle="1" w:styleId="xl44">
    <w:name w:val="xl44"/>
    <w:basedOn w:val="Normalny"/>
    <w:rsid w:val="00BE393B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</w:rPr>
  </w:style>
  <w:style w:type="paragraph" w:customStyle="1" w:styleId="xl45">
    <w:name w:val="xl45"/>
    <w:basedOn w:val="Normalny"/>
    <w:rsid w:val="00BE393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</w:rPr>
  </w:style>
  <w:style w:type="paragraph" w:customStyle="1" w:styleId="xl46">
    <w:name w:val="xl46"/>
    <w:basedOn w:val="Normalny"/>
    <w:rsid w:val="00BE393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47">
    <w:name w:val="xl47"/>
    <w:basedOn w:val="Normalny"/>
    <w:rsid w:val="00BE393B"/>
    <w:pPr>
      <w:spacing w:before="100" w:beforeAutospacing="1" w:after="100" w:afterAutospacing="1"/>
    </w:pPr>
    <w:rPr>
      <w:b/>
      <w:bCs/>
      <w:sz w:val="24"/>
    </w:rPr>
  </w:style>
  <w:style w:type="paragraph" w:customStyle="1" w:styleId="xl48">
    <w:name w:val="xl48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</w:rPr>
  </w:style>
  <w:style w:type="paragraph" w:customStyle="1" w:styleId="xl49">
    <w:name w:val="xl49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</w:rPr>
  </w:style>
  <w:style w:type="paragraph" w:customStyle="1" w:styleId="xl50">
    <w:name w:val="xl50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</w:rPr>
  </w:style>
  <w:style w:type="paragraph" w:customStyle="1" w:styleId="xl51">
    <w:name w:val="xl51"/>
    <w:basedOn w:val="Normalny"/>
    <w:rsid w:val="00BE393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</w:rPr>
  </w:style>
  <w:style w:type="paragraph" w:customStyle="1" w:styleId="xl52">
    <w:name w:val="xl52"/>
    <w:basedOn w:val="Normalny"/>
    <w:rsid w:val="00BE393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</w:rPr>
  </w:style>
  <w:style w:type="paragraph" w:customStyle="1" w:styleId="xl53">
    <w:name w:val="xl53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</w:rPr>
  </w:style>
  <w:style w:type="paragraph" w:customStyle="1" w:styleId="xl54">
    <w:name w:val="xl54"/>
    <w:basedOn w:val="Normalny"/>
    <w:rsid w:val="00BE393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55">
    <w:name w:val="xl55"/>
    <w:basedOn w:val="Normalny"/>
    <w:rsid w:val="00BE393B"/>
    <w:pPr>
      <w:pBdr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56">
    <w:name w:val="xl56"/>
    <w:basedOn w:val="Normalny"/>
    <w:rsid w:val="00BE393B"/>
    <w:pPr>
      <w:pBdr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57">
    <w:name w:val="xl57"/>
    <w:basedOn w:val="Normalny"/>
    <w:rsid w:val="00BE393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sz w:val="24"/>
    </w:rPr>
  </w:style>
  <w:style w:type="paragraph" w:customStyle="1" w:styleId="xl58">
    <w:name w:val="xl58"/>
    <w:basedOn w:val="Normalny"/>
    <w:rsid w:val="00BE39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</w:rPr>
  </w:style>
  <w:style w:type="paragraph" w:customStyle="1" w:styleId="xl59">
    <w:name w:val="xl59"/>
    <w:basedOn w:val="Normalny"/>
    <w:rsid w:val="00BE393B"/>
    <w:pPr>
      <w:pBdr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0">
    <w:name w:val="xl60"/>
    <w:basedOn w:val="Normalny"/>
    <w:rsid w:val="00BE393B"/>
    <w:pPr>
      <w:spacing w:before="100" w:beforeAutospacing="1" w:after="100" w:afterAutospacing="1"/>
    </w:pPr>
    <w:rPr>
      <w:b/>
      <w:bCs/>
      <w:sz w:val="24"/>
    </w:rPr>
  </w:style>
  <w:style w:type="paragraph" w:customStyle="1" w:styleId="xl61">
    <w:name w:val="xl61"/>
    <w:basedOn w:val="Normalny"/>
    <w:rsid w:val="00BE393B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4"/>
    </w:rPr>
  </w:style>
  <w:style w:type="paragraph" w:customStyle="1" w:styleId="xl62">
    <w:name w:val="xl62"/>
    <w:basedOn w:val="Normalny"/>
    <w:rsid w:val="00BE393B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</w:rPr>
  </w:style>
  <w:style w:type="paragraph" w:customStyle="1" w:styleId="xl63">
    <w:name w:val="xl63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4">
    <w:name w:val="xl64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5">
    <w:name w:val="xl65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6">
    <w:name w:val="xl66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7">
    <w:name w:val="xl67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8">
    <w:name w:val="xl68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styleId="Lista-kontynuacja2">
    <w:name w:val="List Continue 2"/>
    <w:basedOn w:val="Normalny"/>
    <w:rsid w:val="00BE393B"/>
    <w:pPr>
      <w:spacing w:after="120"/>
      <w:ind w:left="566"/>
    </w:pPr>
    <w:rPr>
      <w:sz w:val="24"/>
      <w:szCs w:val="20"/>
    </w:rPr>
  </w:style>
  <w:style w:type="paragraph" w:customStyle="1" w:styleId="ARIAL10">
    <w:name w:val="ARIAL 10"/>
    <w:basedOn w:val="Owietlenie"/>
    <w:autoRedefine/>
    <w:rsid w:val="00BE393B"/>
    <w:pPr>
      <w:spacing w:line="240" w:lineRule="auto"/>
      <w:jc w:val="center"/>
    </w:pPr>
    <w:rPr>
      <w:b w:val="0"/>
      <w:sz w:val="20"/>
    </w:rPr>
  </w:style>
  <w:style w:type="paragraph" w:customStyle="1" w:styleId="Owietlenie">
    <w:name w:val="Oświetlenie"/>
    <w:basedOn w:val="Tekstpodstawowywcity"/>
    <w:autoRedefine/>
    <w:rsid w:val="00BE393B"/>
    <w:pPr>
      <w:ind w:firstLine="0"/>
      <w:jc w:val="left"/>
    </w:pPr>
    <w:rPr>
      <w:b/>
      <w:bCs/>
    </w:rPr>
  </w:style>
  <w:style w:type="paragraph" w:customStyle="1" w:styleId="1">
    <w:name w:val="1"/>
    <w:basedOn w:val="Normalny"/>
    <w:next w:val="Zwrotpoegnalny"/>
    <w:rsid w:val="00BE393B"/>
    <w:pPr>
      <w:numPr>
        <w:numId w:val="14"/>
      </w:numPr>
      <w:tabs>
        <w:tab w:val="clear" w:pos="1492"/>
      </w:tabs>
      <w:ind w:left="4252" w:firstLine="0"/>
    </w:pPr>
    <w:rPr>
      <w:rFonts w:ascii="Times New Roman" w:hAnsi="Times New Roman"/>
      <w:sz w:val="24"/>
    </w:rPr>
  </w:style>
  <w:style w:type="paragraph" w:styleId="Adresnakopercie">
    <w:name w:val="envelope address"/>
    <w:basedOn w:val="Normalny"/>
    <w:rsid w:val="00BE393B"/>
    <w:pPr>
      <w:framePr w:w="7920" w:h="1980" w:hRule="exact" w:hSpace="141" w:wrap="auto" w:hAnchor="page" w:xAlign="center" w:yAlign="bottom"/>
      <w:ind w:left="2880"/>
    </w:pPr>
    <w:rPr>
      <w:sz w:val="24"/>
    </w:rPr>
  </w:style>
  <w:style w:type="paragraph" w:styleId="Adreszwrotnynakopercie">
    <w:name w:val="envelope return"/>
    <w:basedOn w:val="Normalny"/>
    <w:rsid w:val="00BE393B"/>
    <w:rPr>
      <w:szCs w:val="20"/>
    </w:rPr>
  </w:style>
  <w:style w:type="paragraph" w:styleId="Data">
    <w:name w:val="Date"/>
    <w:basedOn w:val="Normalny"/>
    <w:next w:val="Normalny"/>
    <w:rsid w:val="00BE393B"/>
    <w:rPr>
      <w:rFonts w:ascii="Times New Roman" w:hAnsi="Times New Roman"/>
      <w:sz w:val="24"/>
    </w:rPr>
  </w:style>
  <w:style w:type="paragraph" w:styleId="HTML-adres">
    <w:name w:val="HTML Address"/>
    <w:basedOn w:val="Normalny"/>
    <w:rsid w:val="00BE393B"/>
    <w:rPr>
      <w:rFonts w:ascii="Times New Roman" w:hAnsi="Times New Roman"/>
      <w:i/>
      <w:iCs/>
      <w:sz w:val="24"/>
    </w:rPr>
  </w:style>
  <w:style w:type="paragraph" w:styleId="HTML-wstpniesformatowany">
    <w:name w:val="HTML Preformatted"/>
    <w:basedOn w:val="Normalny"/>
    <w:rsid w:val="00BE393B"/>
    <w:rPr>
      <w:rFonts w:ascii="Courier New" w:hAnsi="Courier New"/>
      <w:szCs w:val="20"/>
    </w:rPr>
  </w:style>
  <w:style w:type="paragraph" w:styleId="Indeks1">
    <w:name w:val="index 1"/>
    <w:basedOn w:val="Normalny"/>
    <w:next w:val="Normalny"/>
    <w:autoRedefine/>
    <w:semiHidden/>
    <w:rsid w:val="00BE393B"/>
    <w:pPr>
      <w:ind w:left="240" w:hanging="240"/>
    </w:pPr>
    <w:rPr>
      <w:rFonts w:ascii="Times New Roman" w:hAnsi="Times New Roman"/>
      <w:sz w:val="24"/>
    </w:rPr>
  </w:style>
  <w:style w:type="paragraph" w:styleId="Indeks2">
    <w:name w:val="index 2"/>
    <w:basedOn w:val="Normalny"/>
    <w:next w:val="Normalny"/>
    <w:autoRedefine/>
    <w:semiHidden/>
    <w:rsid w:val="00BE393B"/>
    <w:pPr>
      <w:ind w:left="480" w:hanging="240"/>
    </w:pPr>
    <w:rPr>
      <w:rFonts w:ascii="Times New Roman" w:hAnsi="Times New Roman"/>
      <w:sz w:val="24"/>
    </w:rPr>
  </w:style>
  <w:style w:type="paragraph" w:styleId="Indeks3">
    <w:name w:val="index 3"/>
    <w:basedOn w:val="Normalny"/>
    <w:next w:val="Normalny"/>
    <w:autoRedefine/>
    <w:semiHidden/>
    <w:rsid w:val="00BE393B"/>
    <w:pPr>
      <w:ind w:left="720" w:hanging="240"/>
    </w:pPr>
    <w:rPr>
      <w:rFonts w:ascii="Times New Roman" w:hAnsi="Times New Roman"/>
      <w:sz w:val="24"/>
    </w:rPr>
  </w:style>
  <w:style w:type="paragraph" w:styleId="Indeks4">
    <w:name w:val="index 4"/>
    <w:basedOn w:val="Normalny"/>
    <w:next w:val="Normalny"/>
    <w:autoRedefine/>
    <w:semiHidden/>
    <w:rsid w:val="00BE393B"/>
    <w:pPr>
      <w:ind w:left="960" w:hanging="240"/>
    </w:pPr>
    <w:rPr>
      <w:rFonts w:ascii="Times New Roman" w:hAnsi="Times New Roman"/>
      <w:sz w:val="24"/>
    </w:rPr>
  </w:style>
  <w:style w:type="paragraph" w:styleId="Indeks5">
    <w:name w:val="index 5"/>
    <w:basedOn w:val="Normalny"/>
    <w:next w:val="Normalny"/>
    <w:autoRedefine/>
    <w:semiHidden/>
    <w:rsid w:val="00BE393B"/>
    <w:pPr>
      <w:ind w:left="1200" w:hanging="240"/>
    </w:pPr>
    <w:rPr>
      <w:rFonts w:ascii="Times New Roman" w:hAnsi="Times New Roman"/>
      <w:sz w:val="24"/>
    </w:rPr>
  </w:style>
  <w:style w:type="paragraph" w:styleId="Indeks6">
    <w:name w:val="index 6"/>
    <w:basedOn w:val="Normalny"/>
    <w:next w:val="Normalny"/>
    <w:autoRedefine/>
    <w:semiHidden/>
    <w:rsid w:val="00BE393B"/>
    <w:pPr>
      <w:ind w:left="1440" w:hanging="240"/>
    </w:pPr>
    <w:rPr>
      <w:rFonts w:ascii="Times New Roman" w:hAnsi="Times New Roman"/>
      <w:sz w:val="24"/>
    </w:rPr>
  </w:style>
  <w:style w:type="paragraph" w:styleId="Indeks7">
    <w:name w:val="index 7"/>
    <w:basedOn w:val="Normalny"/>
    <w:next w:val="Normalny"/>
    <w:autoRedefine/>
    <w:semiHidden/>
    <w:rsid w:val="00BE393B"/>
    <w:pPr>
      <w:ind w:left="1680" w:hanging="240"/>
    </w:pPr>
    <w:rPr>
      <w:rFonts w:ascii="Times New Roman" w:hAnsi="Times New Roman"/>
      <w:sz w:val="24"/>
    </w:rPr>
  </w:style>
  <w:style w:type="paragraph" w:styleId="Indeks8">
    <w:name w:val="index 8"/>
    <w:basedOn w:val="Normalny"/>
    <w:next w:val="Normalny"/>
    <w:autoRedefine/>
    <w:semiHidden/>
    <w:rsid w:val="00BE393B"/>
    <w:pPr>
      <w:ind w:left="1920" w:hanging="240"/>
    </w:pPr>
    <w:rPr>
      <w:rFonts w:ascii="Times New Roman" w:hAnsi="Times New Roman"/>
      <w:sz w:val="24"/>
    </w:rPr>
  </w:style>
  <w:style w:type="paragraph" w:styleId="Indeks9">
    <w:name w:val="index 9"/>
    <w:basedOn w:val="Normalny"/>
    <w:next w:val="Normalny"/>
    <w:autoRedefine/>
    <w:semiHidden/>
    <w:rsid w:val="00BE393B"/>
    <w:pPr>
      <w:ind w:left="2160" w:hanging="240"/>
    </w:pPr>
    <w:rPr>
      <w:rFonts w:ascii="Times New Roman" w:hAnsi="Times New Roman"/>
      <w:sz w:val="24"/>
    </w:rPr>
  </w:style>
  <w:style w:type="paragraph" w:styleId="Legenda">
    <w:name w:val="caption"/>
    <w:basedOn w:val="Normalny"/>
    <w:next w:val="Normalny"/>
    <w:qFormat/>
    <w:rsid w:val="00BE393B"/>
    <w:pPr>
      <w:spacing w:before="120" w:after="120"/>
    </w:pPr>
    <w:rPr>
      <w:rFonts w:ascii="Times New Roman" w:hAnsi="Times New Roman"/>
      <w:b/>
      <w:bCs/>
      <w:szCs w:val="20"/>
    </w:rPr>
  </w:style>
  <w:style w:type="paragraph" w:styleId="Lista">
    <w:name w:val="List"/>
    <w:basedOn w:val="Normalny"/>
    <w:rsid w:val="00BE393B"/>
    <w:pPr>
      <w:ind w:left="283" w:hanging="283"/>
    </w:pPr>
    <w:rPr>
      <w:rFonts w:ascii="Times New Roman" w:hAnsi="Times New Roman"/>
      <w:sz w:val="24"/>
    </w:rPr>
  </w:style>
  <w:style w:type="paragraph" w:styleId="Lista-kontynuacja">
    <w:name w:val="List Continue"/>
    <w:basedOn w:val="Normalny"/>
    <w:rsid w:val="00BE393B"/>
    <w:pPr>
      <w:spacing w:after="120"/>
      <w:ind w:left="283"/>
    </w:pPr>
    <w:rPr>
      <w:rFonts w:ascii="Times New Roman" w:hAnsi="Times New Roman"/>
      <w:sz w:val="24"/>
    </w:rPr>
  </w:style>
  <w:style w:type="paragraph" w:styleId="Lista-kontynuacja3">
    <w:name w:val="List Continue 3"/>
    <w:basedOn w:val="Normalny"/>
    <w:rsid w:val="00BE393B"/>
    <w:pPr>
      <w:spacing w:after="120"/>
      <w:ind w:left="849"/>
    </w:pPr>
    <w:rPr>
      <w:rFonts w:ascii="Times New Roman" w:hAnsi="Times New Roman"/>
      <w:sz w:val="24"/>
    </w:rPr>
  </w:style>
  <w:style w:type="paragraph" w:styleId="Lista-kontynuacja4">
    <w:name w:val="List Continue 4"/>
    <w:basedOn w:val="Normalny"/>
    <w:rsid w:val="00BE393B"/>
    <w:pPr>
      <w:spacing w:after="120"/>
      <w:ind w:left="1132"/>
    </w:pPr>
    <w:rPr>
      <w:rFonts w:ascii="Times New Roman" w:hAnsi="Times New Roman"/>
      <w:sz w:val="24"/>
    </w:rPr>
  </w:style>
  <w:style w:type="paragraph" w:styleId="Lista-kontynuacja5">
    <w:name w:val="List Continue 5"/>
    <w:basedOn w:val="Normalny"/>
    <w:rsid w:val="00BE393B"/>
    <w:pPr>
      <w:spacing w:after="120"/>
      <w:ind w:left="1415"/>
    </w:pPr>
    <w:rPr>
      <w:rFonts w:ascii="Times New Roman" w:hAnsi="Times New Roman"/>
      <w:sz w:val="24"/>
    </w:rPr>
  </w:style>
  <w:style w:type="paragraph" w:styleId="Lista2">
    <w:name w:val="List 2"/>
    <w:basedOn w:val="Normalny"/>
    <w:rsid w:val="00BE393B"/>
    <w:pPr>
      <w:ind w:left="566" w:hanging="283"/>
    </w:pPr>
    <w:rPr>
      <w:rFonts w:ascii="Times New Roman" w:hAnsi="Times New Roman"/>
      <w:sz w:val="24"/>
    </w:rPr>
  </w:style>
  <w:style w:type="paragraph" w:styleId="Lista3">
    <w:name w:val="List 3"/>
    <w:basedOn w:val="Normalny"/>
    <w:rsid w:val="00BE393B"/>
    <w:pPr>
      <w:ind w:left="849" w:hanging="283"/>
    </w:pPr>
    <w:rPr>
      <w:rFonts w:ascii="Times New Roman" w:hAnsi="Times New Roman"/>
      <w:sz w:val="24"/>
    </w:rPr>
  </w:style>
  <w:style w:type="paragraph" w:styleId="Lista4">
    <w:name w:val="List 4"/>
    <w:basedOn w:val="Normalny"/>
    <w:rsid w:val="00BE393B"/>
    <w:pPr>
      <w:ind w:left="1132" w:hanging="283"/>
    </w:pPr>
    <w:rPr>
      <w:rFonts w:ascii="Times New Roman" w:hAnsi="Times New Roman"/>
      <w:sz w:val="24"/>
    </w:rPr>
  </w:style>
  <w:style w:type="paragraph" w:styleId="Lista5">
    <w:name w:val="List 5"/>
    <w:basedOn w:val="Normalny"/>
    <w:rsid w:val="00BE393B"/>
    <w:pPr>
      <w:ind w:left="1415" w:hanging="283"/>
    </w:pPr>
    <w:rPr>
      <w:rFonts w:ascii="Times New Roman" w:hAnsi="Times New Roman"/>
      <w:sz w:val="24"/>
    </w:rPr>
  </w:style>
  <w:style w:type="paragraph" w:styleId="Listanumerowana">
    <w:name w:val="List Number"/>
    <w:basedOn w:val="Normalny"/>
    <w:rsid w:val="00BE393B"/>
    <w:pPr>
      <w:numPr>
        <w:numId w:val="9"/>
      </w:numPr>
    </w:pPr>
    <w:rPr>
      <w:rFonts w:ascii="Times New Roman" w:hAnsi="Times New Roman"/>
      <w:sz w:val="24"/>
    </w:rPr>
  </w:style>
  <w:style w:type="paragraph" w:styleId="Listanumerowana2">
    <w:name w:val="List Number 2"/>
    <w:basedOn w:val="Normalny"/>
    <w:rsid w:val="00BE393B"/>
    <w:pPr>
      <w:numPr>
        <w:numId w:val="10"/>
      </w:numPr>
    </w:pPr>
    <w:rPr>
      <w:rFonts w:ascii="Times New Roman" w:hAnsi="Times New Roman"/>
      <w:sz w:val="24"/>
    </w:rPr>
  </w:style>
  <w:style w:type="paragraph" w:styleId="Listanumerowana3">
    <w:name w:val="List Number 3"/>
    <w:basedOn w:val="Normalny"/>
    <w:rsid w:val="00BE393B"/>
    <w:pPr>
      <w:numPr>
        <w:numId w:val="11"/>
      </w:numPr>
    </w:pPr>
    <w:rPr>
      <w:rFonts w:ascii="Times New Roman" w:hAnsi="Times New Roman"/>
      <w:sz w:val="24"/>
    </w:rPr>
  </w:style>
  <w:style w:type="paragraph" w:styleId="Listanumerowana4">
    <w:name w:val="List Number 4"/>
    <w:basedOn w:val="Normalny"/>
    <w:rsid w:val="00BE393B"/>
    <w:pPr>
      <w:numPr>
        <w:numId w:val="12"/>
      </w:numPr>
    </w:pPr>
    <w:rPr>
      <w:rFonts w:ascii="Times New Roman" w:hAnsi="Times New Roman"/>
      <w:sz w:val="24"/>
    </w:rPr>
  </w:style>
  <w:style w:type="paragraph" w:styleId="Listanumerowana5">
    <w:name w:val="List Number 5"/>
    <w:basedOn w:val="Normalny"/>
    <w:rsid w:val="00BE393B"/>
    <w:pPr>
      <w:numPr>
        <w:numId w:val="13"/>
      </w:numPr>
    </w:pPr>
    <w:rPr>
      <w:rFonts w:ascii="Times New Roman" w:hAnsi="Times New Roman"/>
      <w:sz w:val="24"/>
    </w:rPr>
  </w:style>
  <w:style w:type="paragraph" w:styleId="Nagwekindeksu">
    <w:name w:val="index heading"/>
    <w:basedOn w:val="Normalny"/>
    <w:next w:val="Indeks1"/>
    <w:semiHidden/>
    <w:rsid w:val="00BE393B"/>
    <w:rPr>
      <w:b/>
      <w:bCs/>
      <w:sz w:val="24"/>
    </w:rPr>
  </w:style>
  <w:style w:type="paragraph" w:styleId="Nagweknotatki">
    <w:name w:val="Note Heading"/>
    <w:basedOn w:val="Normalny"/>
    <w:next w:val="Normalny"/>
    <w:rsid w:val="00BE393B"/>
    <w:rPr>
      <w:rFonts w:ascii="Times New Roman" w:hAnsi="Times New Roman"/>
      <w:sz w:val="24"/>
    </w:rPr>
  </w:style>
  <w:style w:type="paragraph" w:styleId="Nagwekwiadomoci">
    <w:name w:val="Message Header"/>
    <w:basedOn w:val="Normalny"/>
    <w:rsid w:val="00BE39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agwekwykazurde">
    <w:name w:val="toa heading"/>
    <w:basedOn w:val="Normalny"/>
    <w:next w:val="Normalny"/>
    <w:semiHidden/>
    <w:rsid w:val="00BE393B"/>
    <w:pPr>
      <w:spacing w:before="120"/>
    </w:pPr>
    <w:rPr>
      <w:b/>
      <w:bCs/>
      <w:sz w:val="24"/>
    </w:rPr>
  </w:style>
  <w:style w:type="paragraph" w:styleId="NormalnyWeb">
    <w:name w:val="Normal (Web)"/>
    <w:basedOn w:val="Normalny"/>
    <w:rsid w:val="00BE393B"/>
    <w:rPr>
      <w:rFonts w:ascii="Times New Roman" w:hAnsi="Times New Roman"/>
      <w:sz w:val="24"/>
    </w:rPr>
  </w:style>
  <w:style w:type="paragraph" w:styleId="Mapadokumentu">
    <w:name w:val="Document Map"/>
    <w:basedOn w:val="Normalny"/>
    <w:semiHidden/>
    <w:rsid w:val="00BE393B"/>
    <w:pPr>
      <w:shd w:val="clear" w:color="auto" w:fill="000080"/>
    </w:pPr>
    <w:rPr>
      <w:rFonts w:ascii="Tahoma" w:hAnsi="Tahoma" w:cs="Tahoma"/>
      <w:sz w:val="24"/>
    </w:rPr>
  </w:style>
  <w:style w:type="paragraph" w:styleId="Podpis">
    <w:name w:val="Signature"/>
    <w:basedOn w:val="Normalny"/>
    <w:rsid w:val="00BE393B"/>
    <w:pPr>
      <w:ind w:left="4252"/>
    </w:pPr>
    <w:rPr>
      <w:rFonts w:ascii="Times New Roman" w:hAnsi="Times New Roman"/>
      <w:sz w:val="24"/>
    </w:rPr>
  </w:style>
  <w:style w:type="paragraph" w:styleId="Podpise-mail">
    <w:name w:val="E-mail Signature"/>
    <w:basedOn w:val="Normalny"/>
    <w:rsid w:val="00BE393B"/>
    <w:rPr>
      <w:rFonts w:ascii="Times New Roman" w:hAnsi="Times New Roman"/>
      <w:sz w:val="24"/>
    </w:rPr>
  </w:style>
  <w:style w:type="paragraph" w:styleId="Podtytu">
    <w:name w:val="Subtitle"/>
    <w:basedOn w:val="Normalny"/>
    <w:qFormat/>
    <w:rsid w:val="00BE393B"/>
    <w:pPr>
      <w:spacing w:after="60"/>
      <w:outlineLvl w:val="1"/>
    </w:pPr>
    <w:rPr>
      <w:sz w:val="24"/>
    </w:rPr>
  </w:style>
  <w:style w:type="paragraph" w:styleId="Spisilustracji">
    <w:name w:val="table of figures"/>
    <w:basedOn w:val="Normalny"/>
    <w:next w:val="Normalny"/>
    <w:semiHidden/>
    <w:rsid w:val="00BE393B"/>
    <w:pPr>
      <w:ind w:left="480" w:hanging="480"/>
    </w:pPr>
    <w:rPr>
      <w:rFonts w:ascii="Times New Roman" w:hAnsi="Times New Roman"/>
      <w:sz w:val="24"/>
    </w:rPr>
  </w:style>
  <w:style w:type="paragraph" w:styleId="Tekstblokowy">
    <w:name w:val="Block Text"/>
    <w:basedOn w:val="Normalny"/>
    <w:rsid w:val="00BE393B"/>
    <w:pPr>
      <w:spacing w:after="120"/>
      <w:ind w:left="1440" w:right="1440"/>
    </w:pPr>
    <w:rPr>
      <w:rFonts w:ascii="Times New Roman" w:hAnsi="Times New Roman"/>
      <w:sz w:val="24"/>
    </w:rPr>
  </w:style>
  <w:style w:type="paragraph" w:styleId="Tekstkomentarza">
    <w:name w:val="annotation text"/>
    <w:basedOn w:val="Normalny"/>
    <w:semiHidden/>
    <w:rsid w:val="00BE393B"/>
    <w:rPr>
      <w:rFonts w:ascii="Times New Roman" w:hAnsi="Times New Roman"/>
      <w:szCs w:val="20"/>
    </w:rPr>
  </w:style>
  <w:style w:type="paragraph" w:styleId="Tekstmakra">
    <w:name w:val="macro"/>
    <w:semiHidden/>
    <w:rsid w:val="00BE39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Tekstpodstawowyzwciciem">
    <w:name w:val="Body Text First Indent"/>
    <w:basedOn w:val="Tekstpodstawowy"/>
    <w:rsid w:val="00BE393B"/>
    <w:pPr>
      <w:spacing w:after="120" w:line="240" w:lineRule="auto"/>
      <w:ind w:firstLine="210"/>
    </w:pPr>
    <w:rPr>
      <w:rFonts w:ascii="Times New Roman" w:hAnsi="Times New Roman"/>
      <w:sz w:val="24"/>
      <w:szCs w:val="24"/>
    </w:rPr>
  </w:style>
  <w:style w:type="paragraph" w:styleId="Tekstpodstawowyzwciciem2">
    <w:name w:val="Body Text First Indent 2"/>
    <w:basedOn w:val="Tekstpodstawowywcity"/>
    <w:rsid w:val="00BE393B"/>
    <w:pPr>
      <w:spacing w:after="120" w:line="240" w:lineRule="auto"/>
      <w:ind w:left="283" w:firstLine="210"/>
      <w:jc w:val="left"/>
    </w:pPr>
    <w:rPr>
      <w:rFonts w:ascii="Times New Roman" w:hAnsi="Times New Roman"/>
      <w:sz w:val="24"/>
      <w:szCs w:val="24"/>
    </w:rPr>
  </w:style>
  <w:style w:type="paragraph" w:styleId="Tekstprzypisukocowego">
    <w:name w:val="endnote text"/>
    <w:basedOn w:val="Normalny"/>
    <w:semiHidden/>
    <w:rsid w:val="00BE393B"/>
    <w:rPr>
      <w:rFonts w:ascii="Times New Roman" w:hAnsi="Times New Roman"/>
      <w:szCs w:val="20"/>
    </w:rPr>
  </w:style>
  <w:style w:type="paragraph" w:styleId="Wykazrde">
    <w:name w:val="table of authorities"/>
    <w:basedOn w:val="Normalny"/>
    <w:next w:val="Normalny"/>
    <w:semiHidden/>
    <w:rsid w:val="00BE393B"/>
    <w:pPr>
      <w:ind w:left="240" w:hanging="240"/>
    </w:pPr>
    <w:rPr>
      <w:rFonts w:ascii="Times New Roman" w:hAnsi="Times New Roman"/>
      <w:sz w:val="24"/>
    </w:rPr>
  </w:style>
  <w:style w:type="paragraph" w:styleId="Zwrotgrzecznociowy">
    <w:name w:val="Salutation"/>
    <w:basedOn w:val="Normalny"/>
    <w:next w:val="Normalny"/>
    <w:rsid w:val="00BE393B"/>
    <w:rPr>
      <w:rFonts w:ascii="Times New Roman" w:hAnsi="Times New Roman"/>
      <w:sz w:val="24"/>
    </w:rPr>
  </w:style>
  <w:style w:type="paragraph" w:styleId="Zwykytekst">
    <w:name w:val="Plain Text"/>
    <w:basedOn w:val="Normalny"/>
    <w:rsid w:val="00BE393B"/>
    <w:rPr>
      <w:rFonts w:ascii="Courier New" w:hAnsi="Courier New"/>
      <w:szCs w:val="20"/>
    </w:rPr>
  </w:style>
  <w:style w:type="paragraph" w:customStyle="1" w:styleId="xl41">
    <w:name w:val="xl41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BE3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sz w:val="18"/>
      <w:szCs w:val="18"/>
    </w:rPr>
  </w:style>
  <w:style w:type="paragraph" w:customStyle="1" w:styleId="xl70">
    <w:name w:val="xl70"/>
    <w:basedOn w:val="Normalny"/>
    <w:rsid w:val="00BE3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sz w:val="18"/>
      <w:szCs w:val="18"/>
    </w:rPr>
  </w:style>
  <w:style w:type="paragraph" w:customStyle="1" w:styleId="xl71">
    <w:name w:val="xl71"/>
    <w:basedOn w:val="Normalny"/>
    <w:rsid w:val="00BE3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sz w:val="18"/>
      <w:szCs w:val="18"/>
    </w:rPr>
  </w:style>
  <w:style w:type="paragraph" w:customStyle="1" w:styleId="xl72">
    <w:name w:val="xl72"/>
    <w:basedOn w:val="Normalny"/>
    <w:rsid w:val="00BE393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3">
    <w:name w:val="xl73"/>
    <w:basedOn w:val="Normalny"/>
    <w:rsid w:val="00BE393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74">
    <w:name w:val="xl74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75">
    <w:name w:val="xl75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76">
    <w:name w:val="xl76"/>
    <w:basedOn w:val="Normalny"/>
    <w:rsid w:val="00BE393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77">
    <w:name w:val="xl77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</w:rPr>
  </w:style>
  <w:style w:type="character" w:customStyle="1" w:styleId="TekstpodstawowywcityZnakZnak">
    <w:name w:val="Tekst podstawowy wcięty Znak Znak"/>
    <w:rsid w:val="00BE393B"/>
    <w:rPr>
      <w:rFonts w:ascii="Arial" w:hAnsi="Arial"/>
      <w:sz w:val="22"/>
      <w:lang w:val="pl-PL" w:eastAsia="pl-PL" w:bidi="ar-SA"/>
    </w:rPr>
  </w:style>
  <w:style w:type="paragraph" w:customStyle="1" w:styleId="Punkt">
    <w:name w:val="Punkt"/>
    <w:basedOn w:val="Normalny"/>
    <w:rsid w:val="00BE393B"/>
    <w:pPr>
      <w:spacing w:before="60"/>
      <w:ind w:left="567" w:hanging="227"/>
      <w:jc w:val="both"/>
    </w:pPr>
    <w:rPr>
      <w:rFonts w:ascii="Times New Roman" w:hAnsi="Times New Roman"/>
      <w:szCs w:val="20"/>
    </w:rPr>
  </w:style>
  <w:style w:type="paragraph" w:customStyle="1" w:styleId="Bezakapitu">
    <w:name w:val="Bez akapitu"/>
    <w:basedOn w:val="Normalny"/>
    <w:rsid w:val="00BE393B"/>
    <w:pPr>
      <w:spacing w:before="60"/>
      <w:jc w:val="both"/>
    </w:pPr>
    <w:rPr>
      <w:rFonts w:ascii="Times New Roman" w:hAnsi="Times New Roman"/>
      <w:szCs w:val="20"/>
    </w:rPr>
  </w:style>
  <w:style w:type="table" w:styleId="Tabela-Siatka5">
    <w:name w:val="Table Grid 5"/>
    <w:basedOn w:val="Standardowy"/>
    <w:rsid w:val="00BE39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StylWyjustowanyPierwszywiersz125cmInterlinia15wier">
    <w:name w:val="Styl Wyjustowany Pierwszy wiersz:  125 cm Interlinia:  15 wier..."/>
    <w:basedOn w:val="Normalny"/>
    <w:rsid w:val="00BE393B"/>
    <w:pPr>
      <w:ind w:firstLine="709"/>
      <w:jc w:val="both"/>
    </w:pPr>
    <w:rPr>
      <w:sz w:val="22"/>
      <w:szCs w:val="22"/>
    </w:rPr>
  </w:style>
  <w:style w:type="paragraph" w:customStyle="1" w:styleId="StylWyjustowanyInterlinia15wiersza">
    <w:name w:val="Styl Wyjustowany Interlinia:  15 wiersza"/>
    <w:basedOn w:val="Normalny"/>
    <w:rsid w:val="00BE393B"/>
    <w:pPr>
      <w:ind w:firstLine="709"/>
      <w:jc w:val="both"/>
    </w:pPr>
    <w:rPr>
      <w:sz w:val="22"/>
      <w:szCs w:val="22"/>
    </w:rPr>
  </w:style>
  <w:style w:type="paragraph" w:customStyle="1" w:styleId="StylNagwek2">
    <w:name w:val="Styl Nagłówek 2"/>
    <w:basedOn w:val="Nagwek2"/>
    <w:rsid w:val="00BE393B"/>
    <w:pPr>
      <w:numPr>
        <w:ilvl w:val="0"/>
        <w:numId w:val="0"/>
      </w:numPr>
      <w:tabs>
        <w:tab w:val="num" w:pos="1531"/>
        <w:tab w:val="left" w:pos="1701"/>
      </w:tabs>
      <w:spacing w:before="720"/>
      <w:ind w:left="1296" w:hanging="576"/>
    </w:pPr>
    <w:rPr>
      <w:bCs/>
      <w:szCs w:val="28"/>
    </w:rPr>
  </w:style>
  <w:style w:type="paragraph" w:customStyle="1" w:styleId="StylNagwek3">
    <w:name w:val="Styl Nagłówek 3"/>
    <w:basedOn w:val="Nagwek3"/>
    <w:rsid w:val="00BE393B"/>
    <w:pPr>
      <w:numPr>
        <w:ilvl w:val="0"/>
        <w:numId w:val="0"/>
      </w:numPr>
      <w:tabs>
        <w:tab w:val="num" w:pos="2160"/>
      </w:tabs>
      <w:spacing w:before="120" w:after="120" w:line="360" w:lineRule="auto"/>
      <w:ind w:left="2160" w:hanging="180"/>
    </w:pPr>
    <w:rPr>
      <w:bCs/>
    </w:rPr>
  </w:style>
  <w:style w:type="paragraph" w:customStyle="1" w:styleId="StylArialWyjustowanyWcity">
    <w:name w:val="Styl Arial Wyjustowany Wcięty"/>
    <w:basedOn w:val="Normalny"/>
    <w:rsid w:val="00BE393B"/>
    <w:pPr>
      <w:ind w:firstLine="709"/>
      <w:jc w:val="both"/>
    </w:pPr>
    <w:rPr>
      <w:sz w:val="22"/>
      <w:szCs w:val="22"/>
    </w:rPr>
  </w:style>
  <w:style w:type="paragraph" w:customStyle="1" w:styleId="StylArialWyjustowanyInterlinia15wiersza">
    <w:name w:val="Styl Arial Wyjustowany Interlinia:  15 wiersza"/>
    <w:basedOn w:val="Normalny"/>
    <w:rsid w:val="00BE393B"/>
    <w:pPr>
      <w:jc w:val="both"/>
    </w:pPr>
    <w:rPr>
      <w:sz w:val="22"/>
      <w:szCs w:val="22"/>
    </w:rPr>
  </w:style>
  <w:style w:type="character" w:customStyle="1" w:styleId="WcicienormalneZnak">
    <w:name w:val="Wcięcie normalne Znak"/>
    <w:link w:val="Wcicienormalne"/>
    <w:rsid w:val="00BE393B"/>
    <w:rPr>
      <w:rFonts w:ascii="Arial" w:hAnsi="Arial"/>
      <w:szCs w:val="24"/>
      <w:lang w:val="pl-PL" w:eastAsia="pl-PL" w:bidi="ar-SA"/>
    </w:rPr>
  </w:style>
  <w:style w:type="paragraph" w:customStyle="1" w:styleId="ARIAL111">
    <w:name w:val="ARIAL 11 1"/>
    <w:aliases w:val="25 wiersza"/>
    <w:basedOn w:val="Normalny"/>
    <w:autoRedefine/>
    <w:rsid w:val="00BE393B"/>
    <w:pPr>
      <w:spacing w:line="300" w:lineRule="auto"/>
      <w:jc w:val="both"/>
    </w:pPr>
    <w:rPr>
      <w:sz w:val="22"/>
      <w:u w:val="single"/>
    </w:rPr>
  </w:style>
  <w:style w:type="paragraph" w:customStyle="1" w:styleId="INVtekst11">
    <w:name w:val="INV_tekst_11"/>
    <w:basedOn w:val="Normalny"/>
    <w:rsid w:val="00BE393B"/>
    <w:pPr>
      <w:spacing w:line="288" w:lineRule="auto"/>
      <w:jc w:val="both"/>
    </w:pPr>
    <w:rPr>
      <w:sz w:val="22"/>
      <w:szCs w:val="20"/>
      <w:lang w:val="en-GB" w:eastAsia="en-US"/>
    </w:rPr>
  </w:style>
  <w:style w:type="paragraph" w:customStyle="1" w:styleId="StylNagwek2Interliniapojedyncze">
    <w:name w:val="Styl Nagłówek 2 + Interlinia:  pojedyncze"/>
    <w:basedOn w:val="Nagwek2"/>
    <w:autoRedefine/>
    <w:rsid w:val="00BE393B"/>
    <w:pPr>
      <w:numPr>
        <w:ilvl w:val="0"/>
        <w:numId w:val="0"/>
      </w:numPr>
      <w:tabs>
        <w:tab w:val="num" w:pos="936"/>
        <w:tab w:val="num" w:pos="1440"/>
        <w:tab w:val="left" w:pos="1701"/>
      </w:tabs>
      <w:spacing w:before="240"/>
      <w:ind w:left="936" w:hanging="992"/>
    </w:pPr>
    <w:rPr>
      <w:rFonts w:ascii="Times New Roman" w:hAnsi="Times New Roman"/>
      <w:bCs/>
      <w:smallCaps/>
    </w:rPr>
  </w:style>
  <w:style w:type="paragraph" w:customStyle="1" w:styleId="Nagwekbazowy">
    <w:name w:val="Nagłówek bazowy"/>
    <w:basedOn w:val="Tekstpodstawowy"/>
    <w:next w:val="Tekstpodstawowy"/>
    <w:rsid w:val="00BE393B"/>
    <w:pPr>
      <w:keepNext/>
      <w:keepLines/>
      <w:spacing w:line="180" w:lineRule="atLeast"/>
    </w:pPr>
    <w:rPr>
      <w:b/>
      <w:spacing w:val="-10"/>
      <w:kern w:val="28"/>
    </w:rPr>
  </w:style>
  <w:style w:type="paragraph" w:customStyle="1" w:styleId="Rysunek">
    <w:name w:val="Rysunek"/>
    <w:basedOn w:val="Normalny"/>
    <w:next w:val="Legenda"/>
    <w:rsid w:val="00BE393B"/>
    <w:pPr>
      <w:keepNext/>
    </w:pPr>
    <w:rPr>
      <w:spacing w:val="-5"/>
      <w:szCs w:val="20"/>
    </w:rPr>
  </w:style>
  <w:style w:type="paragraph" w:styleId="Listapunktowana3">
    <w:name w:val="List Bullet 3"/>
    <w:basedOn w:val="Normalny"/>
    <w:autoRedefine/>
    <w:rsid w:val="00BE393B"/>
    <w:pPr>
      <w:tabs>
        <w:tab w:val="num" w:pos="926"/>
      </w:tabs>
      <w:ind w:left="926" w:hanging="360"/>
    </w:pPr>
  </w:style>
  <w:style w:type="paragraph" w:styleId="Listapunktowana4">
    <w:name w:val="List Bullet 4"/>
    <w:basedOn w:val="Normalny"/>
    <w:autoRedefine/>
    <w:rsid w:val="00BE393B"/>
    <w:pPr>
      <w:tabs>
        <w:tab w:val="num" w:pos="1209"/>
      </w:tabs>
      <w:ind w:left="1209" w:hanging="360"/>
    </w:pPr>
  </w:style>
  <w:style w:type="paragraph" w:styleId="Listapunktowana5">
    <w:name w:val="List Bullet 5"/>
    <w:basedOn w:val="Normalny"/>
    <w:autoRedefine/>
    <w:rsid w:val="00BE393B"/>
    <w:pPr>
      <w:tabs>
        <w:tab w:val="num" w:pos="1492"/>
      </w:tabs>
      <w:ind w:left="1492" w:hanging="360"/>
    </w:pPr>
  </w:style>
  <w:style w:type="paragraph" w:styleId="Wcicienormalne">
    <w:name w:val="Normal Indent"/>
    <w:basedOn w:val="Normalny"/>
    <w:link w:val="WcicienormalneZnak"/>
    <w:rsid w:val="00BE393B"/>
    <w:pPr>
      <w:ind w:left="708"/>
    </w:pPr>
  </w:style>
  <w:style w:type="paragraph" w:styleId="Zwrotpoegnalny">
    <w:name w:val="Closing"/>
    <w:basedOn w:val="Normalny"/>
    <w:rsid w:val="00BE393B"/>
    <w:pPr>
      <w:ind w:left="4252"/>
    </w:pPr>
  </w:style>
  <w:style w:type="paragraph" w:customStyle="1" w:styleId="StylTekstpodstawowy">
    <w:name w:val="Styl Tekst podstawowy"/>
    <w:aliases w:val="Tekst podstawowy Znak + 11 pt"/>
    <w:basedOn w:val="Tekstpodstawowy"/>
    <w:link w:val="StylTekstpodstawowyZnak"/>
    <w:rsid w:val="00656940"/>
    <w:pPr>
      <w:spacing w:line="240" w:lineRule="auto"/>
      <w:ind w:firstLine="709"/>
      <w:jc w:val="both"/>
    </w:pPr>
    <w:rPr>
      <w:sz w:val="22"/>
      <w:szCs w:val="22"/>
    </w:rPr>
  </w:style>
  <w:style w:type="character" w:customStyle="1" w:styleId="StylTekstpodstawowyZnak">
    <w:name w:val="Styl Tekst podstawowy Znak"/>
    <w:aliases w:val="Tekst podstawowy Znak + 11 pt Znak"/>
    <w:link w:val="StylTekstpodstawowy"/>
    <w:rsid w:val="00656940"/>
    <w:rPr>
      <w:rFonts w:ascii="Arial" w:hAnsi="Arial"/>
      <w:sz w:val="22"/>
      <w:szCs w:val="22"/>
      <w:lang w:val="pl-PL" w:eastAsia="pl-PL" w:bidi="ar-SA"/>
    </w:rPr>
  </w:style>
  <w:style w:type="paragraph" w:customStyle="1" w:styleId="tabelka4">
    <w:name w:val="tabelka_4"/>
    <w:basedOn w:val="Stopka"/>
    <w:rsid w:val="00B5310A"/>
  </w:style>
  <w:style w:type="paragraph" w:styleId="Tekstdymka">
    <w:name w:val="Balloon Text"/>
    <w:basedOn w:val="Normalny"/>
    <w:link w:val="TekstdymkaZnak"/>
    <w:uiPriority w:val="99"/>
    <w:semiHidden/>
    <w:unhideWhenUsed/>
    <w:rsid w:val="00FA09D2"/>
    <w:rPr>
      <w:rFonts w:ascii="Tahoma" w:hAnsi="Tahoma"/>
    </w:rPr>
  </w:style>
  <w:style w:type="character" w:customStyle="1" w:styleId="TekstdymkaZnak">
    <w:name w:val="Tekst dymka Znak"/>
    <w:link w:val="Tekstdymka"/>
    <w:uiPriority w:val="99"/>
    <w:semiHidden/>
    <w:rsid w:val="00FA09D2"/>
    <w:rPr>
      <w:rFonts w:ascii="Tahoma" w:hAnsi="Tahoma" w:cs="Tahoma"/>
      <w:sz w:val="16"/>
      <w:szCs w:val="16"/>
    </w:rPr>
  </w:style>
  <w:style w:type="character" w:customStyle="1" w:styleId="NagwekZnak">
    <w:name w:val="Nagłówek Znak"/>
    <w:aliases w:val="Nagłówek tabeli Znak,Nagłówek strony Znak"/>
    <w:link w:val="Nagwek"/>
    <w:locked/>
    <w:rsid w:val="00FA0FF2"/>
    <w:rPr>
      <w:rFonts w:ascii="Arial" w:hAnsi="Arial" w:cs="Arial"/>
      <w:sz w:val="16"/>
      <w:szCs w:val="16"/>
    </w:rPr>
  </w:style>
  <w:style w:type="character" w:customStyle="1" w:styleId="StopkaZnak">
    <w:name w:val="Stopka Znak"/>
    <w:link w:val="Stopka"/>
    <w:rsid w:val="0000008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69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jewski.INVENTIM\Dane%20aplikacji\Microsoft\Szablony\EW_spis_zawarto&#347;ci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5BBA8-A763-4E28-B0F0-02ED4D61E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EW_spis_zawartości</Template>
  <TotalTime>16</TotalTime>
  <Pages>1</Pages>
  <Words>105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TECHNICZNY</vt:lpstr>
    </vt:vector>
  </TitlesOfParts>
  <Company>Inventim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creator>phamerski</dc:creator>
  <cp:lastModifiedBy>Stanisław Hamerski</cp:lastModifiedBy>
  <cp:revision>5</cp:revision>
  <cp:lastPrinted>2021-10-01T12:15:00Z</cp:lastPrinted>
  <dcterms:created xsi:type="dcterms:W3CDTF">2021-10-01T12:33:00Z</dcterms:created>
  <dcterms:modified xsi:type="dcterms:W3CDTF">2024-07-30T14:43:00Z</dcterms:modified>
</cp:coreProperties>
</file>